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2396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105"/>
        <w:gridCol w:w="7364"/>
        <w:gridCol w:w="3439"/>
        <w:gridCol w:w="1986"/>
        <w:gridCol w:w="2550"/>
        <w:gridCol w:w="1137"/>
        <w:gridCol w:w="1131"/>
        <w:gridCol w:w="1418"/>
        <w:gridCol w:w="2266"/>
      </w:tblGrid>
      <w:tr w:rsidR="004F41D2" w:rsidRPr="004E7801" w:rsidTr="00902FF1">
        <w:trPr>
          <w:trHeight w:hRule="exact" w:val="1985"/>
          <w:tblHeader/>
        </w:trPr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4F41D2" w:rsidRPr="004E7801" w:rsidRDefault="00CE4CA6" w:rsidP="007A1B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Поз.</w:t>
            </w:r>
          </w:p>
        </w:tc>
        <w:tc>
          <w:tcPr>
            <w:tcW w:w="7364" w:type="dxa"/>
            <w:tcBorders>
              <w:bottom w:val="single" w:sz="4" w:space="0" w:color="auto"/>
            </w:tcBorders>
            <w:vAlign w:val="center"/>
          </w:tcPr>
          <w:p w:rsidR="00BE217E" w:rsidRPr="004E7801" w:rsidRDefault="004F41D2" w:rsidP="007A1B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Наименование и техническая характеристика</w:t>
            </w:r>
          </w:p>
        </w:tc>
        <w:tc>
          <w:tcPr>
            <w:tcW w:w="3439" w:type="dxa"/>
            <w:tcBorders>
              <w:bottom w:val="single" w:sz="4" w:space="0" w:color="auto"/>
            </w:tcBorders>
            <w:vAlign w:val="center"/>
          </w:tcPr>
          <w:p w:rsidR="004F41D2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Тип, марка,</w:t>
            </w:r>
          </w:p>
          <w:p w:rsidR="00C6633D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 xml:space="preserve">обозначение </w:t>
            </w:r>
          </w:p>
          <w:p w:rsidR="004F41D2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документа,</w:t>
            </w:r>
          </w:p>
          <w:p w:rsidR="004F41D2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опросного листа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C6633D" w:rsidRPr="004E7801" w:rsidRDefault="004F41D2" w:rsidP="00AB3C5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 xml:space="preserve">Код </w:t>
            </w:r>
          </w:p>
          <w:p w:rsidR="004F41D2" w:rsidRPr="004E7801" w:rsidRDefault="00AB3C5B" w:rsidP="00AB3C5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продукции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vAlign w:val="center"/>
          </w:tcPr>
          <w:p w:rsidR="004F41D2" w:rsidRPr="004E7801" w:rsidRDefault="00AB3C5B" w:rsidP="003816F1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Поставщик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CE4CA6" w:rsidRPr="004E7801" w:rsidRDefault="004F41D2" w:rsidP="00CE4CA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Ед</w:t>
            </w:r>
            <w:r w:rsidR="00CE4CA6" w:rsidRPr="004E7801">
              <w:rPr>
                <w:rFonts w:ascii="ISOCPEUR" w:hAnsi="ISOCPEUR"/>
                <w:sz w:val="28"/>
                <w:szCs w:val="28"/>
              </w:rPr>
              <w:t xml:space="preserve">. </w:t>
            </w:r>
          </w:p>
          <w:p w:rsidR="004F41D2" w:rsidRPr="004E7801" w:rsidRDefault="004F41D2" w:rsidP="00CE4CA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измер</w:t>
            </w:r>
            <w:r w:rsidRPr="004E7801">
              <w:rPr>
                <w:rFonts w:ascii="ISOCPEUR" w:hAnsi="ISOCPEUR"/>
                <w:sz w:val="28"/>
                <w:szCs w:val="28"/>
              </w:rPr>
              <w:t>е</w:t>
            </w:r>
            <w:r w:rsidRPr="004E7801">
              <w:rPr>
                <w:rFonts w:ascii="ISOCPEUR" w:hAnsi="ISOCPEUR"/>
                <w:sz w:val="28"/>
                <w:szCs w:val="28"/>
              </w:rPr>
              <w:t>ния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:rsidR="004F41D2" w:rsidRPr="004E7801" w:rsidRDefault="004F41D2" w:rsidP="00CE4CA6">
            <w:pPr>
              <w:keepLines/>
              <w:jc w:val="center"/>
              <w:rPr>
                <w:rFonts w:ascii="ISOCPEUR" w:hAnsi="ISOCPEUR" w:cs="Arial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>Кол</w:t>
            </w:r>
            <w:r w:rsidR="00CE4CA6" w:rsidRPr="004E7801">
              <w:rPr>
                <w:rFonts w:ascii="ISOCPEUR" w:hAnsi="ISOCPEUR" w:cs="Arial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C6633D" w:rsidRPr="004E7801" w:rsidRDefault="004F41D2" w:rsidP="00CE4CA6">
            <w:pPr>
              <w:keepLines/>
              <w:jc w:val="center"/>
              <w:rPr>
                <w:rFonts w:ascii="ISOCPEUR" w:hAnsi="ISOCPEUR" w:cs="Arial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 xml:space="preserve">Масса </w:t>
            </w:r>
          </w:p>
          <w:p w:rsidR="00C6633D" w:rsidRPr="004E7801" w:rsidRDefault="00CE4CA6" w:rsidP="00CE4CA6">
            <w:pPr>
              <w:keepLines/>
              <w:jc w:val="center"/>
              <w:rPr>
                <w:rFonts w:ascii="ISOCPEUR" w:hAnsi="ISOCPEUR" w:cs="Arial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 xml:space="preserve">1 </w:t>
            </w:r>
            <w:proofErr w:type="spellStart"/>
            <w:r w:rsidRPr="004E7801">
              <w:rPr>
                <w:rFonts w:ascii="ISOCPEUR" w:hAnsi="ISOCPEUR" w:cs="Arial"/>
                <w:sz w:val="28"/>
                <w:szCs w:val="28"/>
              </w:rPr>
              <w:t>ед</w:t>
            </w:r>
            <w:proofErr w:type="spellEnd"/>
            <w:r w:rsidR="004F41D2" w:rsidRPr="004E7801">
              <w:rPr>
                <w:rFonts w:ascii="ISOCPEUR" w:hAnsi="ISOCPEUR" w:cs="Arial"/>
                <w:sz w:val="28"/>
                <w:szCs w:val="28"/>
              </w:rPr>
              <w:t xml:space="preserve">, </w:t>
            </w:r>
          </w:p>
          <w:p w:rsidR="004F41D2" w:rsidRPr="004E7801" w:rsidRDefault="004F41D2" w:rsidP="00CE4CA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>кг</w:t>
            </w:r>
          </w:p>
        </w:tc>
        <w:tc>
          <w:tcPr>
            <w:tcW w:w="2266" w:type="dxa"/>
            <w:tcBorders>
              <w:bottom w:val="single" w:sz="4" w:space="0" w:color="auto"/>
            </w:tcBorders>
            <w:vAlign w:val="center"/>
          </w:tcPr>
          <w:p w:rsidR="004F41D2" w:rsidRPr="004E7801" w:rsidRDefault="004F41D2" w:rsidP="00C6633D">
            <w:pPr>
              <w:keepLines/>
              <w:ind w:right="112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>Примечание</w:t>
            </w:r>
          </w:p>
        </w:tc>
      </w:tr>
      <w:tr w:rsidR="00BE217E" w:rsidRPr="004E7801" w:rsidTr="00902FF1">
        <w:trPr>
          <w:trHeight w:val="567"/>
        </w:trPr>
        <w:tc>
          <w:tcPr>
            <w:tcW w:w="1105" w:type="dxa"/>
            <w:vAlign w:val="center"/>
          </w:tcPr>
          <w:p w:rsidR="00BE217E" w:rsidRPr="004E7801" w:rsidRDefault="00BE217E" w:rsidP="00BE217E">
            <w:pPr>
              <w:keepLines/>
              <w:ind w:left="119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7364" w:type="dxa"/>
            <w:vAlign w:val="center"/>
          </w:tcPr>
          <w:p w:rsidR="00BE217E" w:rsidRPr="004E7801" w:rsidRDefault="00BE217E" w:rsidP="00BE217E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3439" w:type="dxa"/>
            <w:vAlign w:val="center"/>
          </w:tcPr>
          <w:p w:rsidR="00BE217E" w:rsidRPr="004E7801" w:rsidRDefault="00BE217E" w:rsidP="00BE217E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3</w:t>
            </w:r>
          </w:p>
        </w:tc>
        <w:tc>
          <w:tcPr>
            <w:tcW w:w="1986" w:type="dxa"/>
            <w:vAlign w:val="center"/>
          </w:tcPr>
          <w:p w:rsidR="00BE217E" w:rsidRPr="004E7801" w:rsidRDefault="00BE217E" w:rsidP="00BE217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4</w:t>
            </w:r>
          </w:p>
        </w:tc>
        <w:tc>
          <w:tcPr>
            <w:tcW w:w="2550" w:type="dxa"/>
            <w:vAlign w:val="center"/>
          </w:tcPr>
          <w:p w:rsidR="00BE217E" w:rsidRPr="004E7801" w:rsidRDefault="00BE217E" w:rsidP="00BE217E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5</w:t>
            </w:r>
          </w:p>
        </w:tc>
        <w:tc>
          <w:tcPr>
            <w:tcW w:w="1137" w:type="dxa"/>
            <w:vAlign w:val="center"/>
          </w:tcPr>
          <w:p w:rsidR="00BE217E" w:rsidRPr="004E7801" w:rsidRDefault="00BE217E" w:rsidP="00BE217E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6</w:t>
            </w:r>
          </w:p>
        </w:tc>
        <w:tc>
          <w:tcPr>
            <w:tcW w:w="1131" w:type="dxa"/>
            <w:vAlign w:val="center"/>
          </w:tcPr>
          <w:p w:rsidR="00BE217E" w:rsidRPr="004E7801" w:rsidRDefault="00BE217E" w:rsidP="00BE217E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center"/>
          </w:tcPr>
          <w:p w:rsidR="00BE217E" w:rsidRPr="004E7801" w:rsidRDefault="00BE217E" w:rsidP="00BE217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8</w:t>
            </w:r>
          </w:p>
        </w:tc>
        <w:tc>
          <w:tcPr>
            <w:tcW w:w="2266" w:type="dxa"/>
            <w:vAlign w:val="center"/>
          </w:tcPr>
          <w:p w:rsidR="00BE217E" w:rsidRPr="004E7801" w:rsidRDefault="00BE217E" w:rsidP="00C6633D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9</w:t>
            </w:r>
          </w:p>
        </w:tc>
      </w:tr>
      <w:tr w:rsidR="00C47938" w:rsidRPr="004E7801" w:rsidTr="00902FF1">
        <w:trPr>
          <w:trHeight w:val="454"/>
        </w:trPr>
        <w:tc>
          <w:tcPr>
            <w:tcW w:w="1105" w:type="dxa"/>
            <w:vAlign w:val="center"/>
          </w:tcPr>
          <w:p w:rsidR="00C47938" w:rsidRPr="004E7801" w:rsidRDefault="00C47938" w:rsidP="00AF6FB5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C47938" w:rsidRPr="00E07C47" w:rsidRDefault="0043067E" w:rsidP="003816F1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  <w:r>
              <w:rPr>
                <w:rFonts w:ascii="ISOCPEUR" w:hAnsi="ISOCPEUR"/>
                <w:sz w:val="28"/>
                <w:szCs w:val="28"/>
                <w:u w:val="single"/>
              </w:rPr>
              <w:t xml:space="preserve">Система оповещения </w:t>
            </w:r>
            <w:r>
              <w:rPr>
                <w:rFonts w:ascii="ISOCPEUR" w:hAnsi="ISOCPEUR"/>
                <w:sz w:val="28"/>
                <w:szCs w:val="28"/>
                <w:u w:val="single"/>
                <w:lang w:val="en-US"/>
              </w:rPr>
              <w:t>EVA</w:t>
            </w:r>
            <w:r w:rsidRPr="0043067E">
              <w:rPr>
                <w:rFonts w:ascii="ISOCPEUR" w:hAnsi="ISOCPEUR"/>
                <w:sz w:val="28"/>
                <w:szCs w:val="28"/>
                <w:u w:val="single"/>
              </w:rPr>
              <w:t xml:space="preserve"> </w:t>
            </w:r>
            <w:r>
              <w:rPr>
                <w:rFonts w:ascii="ISOCPEUR" w:hAnsi="ISOCPEUR"/>
                <w:sz w:val="28"/>
                <w:szCs w:val="28"/>
                <w:u w:val="single"/>
              </w:rPr>
              <w:t>в составе:</w:t>
            </w:r>
          </w:p>
        </w:tc>
        <w:tc>
          <w:tcPr>
            <w:tcW w:w="3439" w:type="dxa"/>
            <w:vAlign w:val="center"/>
          </w:tcPr>
          <w:p w:rsidR="00C47938" w:rsidRPr="004E7801" w:rsidRDefault="00C47938" w:rsidP="00AF6FB5">
            <w:pPr>
              <w:keepLines/>
              <w:ind w:left="184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C47938" w:rsidRPr="004E7801" w:rsidRDefault="00C47938" w:rsidP="00AF6FB5">
            <w:pPr>
              <w:keepLines/>
              <w:ind w:left="11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C47938" w:rsidRPr="004E7801" w:rsidRDefault="00C47938" w:rsidP="007B1BAC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C47938" w:rsidRPr="004E7801" w:rsidRDefault="00C47938" w:rsidP="002A3890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C47938" w:rsidRPr="004E7801" w:rsidRDefault="00C47938" w:rsidP="002A3890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47938" w:rsidRPr="004E7801" w:rsidRDefault="00C47938" w:rsidP="00AF6FB5">
            <w:pPr>
              <w:keepLines/>
              <w:ind w:left="90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C47938" w:rsidRPr="004E7801" w:rsidRDefault="00C47938" w:rsidP="00C6633D">
            <w:pPr>
              <w:keepLines/>
              <w:ind w:left="100" w:right="112"/>
              <w:rPr>
                <w:rFonts w:ascii="ISOCPEUR" w:hAnsi="ISOCPEUR"/>
                <w:sz w:val="28"/>
                <w:szCs w:val="28"/>
              </w:rPr>
            </w:pPr>
          </w:p>
        </w:tc>
      </w:tr>
      <w:tr w:rsidR="00C47938" w:rsidRPr="004E7801" w:rsidTr="00902FF1">
        <w:trPr>
          <w:trHeight w:val="454"/>
        </w:trPr>
        <w:tc>
          <w:tcPr>
            <w:tcW w:w="1105" w:type="dxa"/>
            <w:vAlign w:val="center"/>
          </w:tcPr>
          <w:p w:rsidR="00C47938" w:rsidRPr="004E7801" w:rsidRDefault="00C47938" w:rsidP="00AF6FB5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C47938" w:rsidRPr="004E7801" w:rsidRDefault="00C47938" w:rsidP="003816F1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</w:p>
        </w:tc>
        <w:tc>
          <w:tcPr>
            <w:tcW w:w="3439" w:type="dxa"/>
            <w:vAlign w:val="center"/>
          </w:tcPr>
          <w:p w:rsidR="00C47938" w:rsidRPr="004E7801" w:rsidRDefault="00C47938" w:rsidP="00AF6FB5">
            <w:pPr>
              <w:keepLines/>
              <w:ind w:left="184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C47938" w:rsidRPr="004E7801" w:rsidRDefault="00C47938" w:rsidP="00AF6FB5">
            <w:pPr>
              <w:keepLines/>
              <w:ind w:left="11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C47938" w:rsidRPr="004E7801" w:rsidRDefault="00C47938" w:rsidP="007B1BAC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C47938" w:rsidRPr="004E7801" w:rsidRDefault="00C47938" w:rsidP="002A3890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C47938" w:rsidRPr="004E7801" w:rsidRDefault="00C47938" w:rsidP="002A3890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47938" w:rsidRPr="004E7801" w:rsidRDefault="00C47938" w:rsidP="00AF6FB5">
            <w:pPr>
              <w:keepLines/>
              <w:ind w:left="90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C47938" w:rsidRPr="004E7801" w:rsidRDefault="00C47938" w:rsidP="00C6633D">
            <w:pPr>
              <w:keepLines/>
              <w:ind w:left="100" w:right="112"/>
              <w:rPr>
                <w:rFonts w:ascii="ISOCPEUR" w:hAnsi="ISOCPEUR"/>
                <w:sz w:val="28"/>
                <w:szCs w:val="28"/>
              </w:rPr>
            </w:pPr>
          </w:p>
        </w:tc>
      </w:tr>
      <w:tr w:rsidR="00C47938" w:rsidRPr="004E7801" w:rsidTr="00902FF1">
        <w:trPr>
          <w:trHeight w:val="454"/>
        </w:trPr>
        <w:tc>
          <w:tcPr>
            <w:tcW w:w="1105" w:type="dxa"/>
            <w:vAlign w:val="center"/>
          </w:tcPr>
          <w:p w:rsidR="00C47938" w:rsidRPr="004E7801" w:rsidRDefault="00C47938" w:rsidP="00AF6FB5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C47938" w:rsidRPr="0043067E" w:rsidRDefault="0043067E" w:rsidP="00CE4CA6">
            <w:pPr>
              <w:keepLines/>
              <w:tabs>
                <w:tab w:val="left" w:pos="775"/>
                <w:tab w:val="left" w:pos="1224"/>
                <w:tab w:val="left" w:pos="1916"/>
                <w:tab w:val="left" w:pos="2440"/>
                <w:tab w:val="left" w:pos="2963"/>
                <w:tab w:val="left" w:pos="3562"/>
                <w:tab w:val="left" w:pos="4160"/>
                <w:tab w:val="left" w:pos="4796"/>
                <w:tab w:val="left" w:pos="5226"/>
                <w:tab w:val="left" w:pos="5694"/>
              </w:tabs>
              <w:ind w:left="28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Контроллер системы оповещения</w:t>
            </w:r>
          </w:p>
        </w:tc>
        <w:tc>
          <w:tcPr>
            <w:tcW w:w="3439" w:type="dxa"/>
            <w:vAlign w:val="center"/>
          </w:tcPr>
          <w:p w:rsidR="00C47938" w:rsidRPr="0043067E" w:rsidRDefault="0043067E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LPA-EVA-MA</w:t>
            </w:r>
          </w:p>
        </w:tc>
        <w:tc>
          <w:tcPr>
            <w:tcW w:w="1986" w:type="dxa"/>
            <w:vAlign w:val="center"/>
          </w:tcPr>
          <w:p w:rsidR="00C47938" w:rsidRPr="004E7801" w:rsidRDefault="00C47938" w:rsidP="003B1735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C47938" w:rsidRPr="0043067E" w:rsidRDefault="0043067E" w:rsidP="00077604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C47938" w:rsidRPr="0043067E" w:rsidRDefault="0043067E" w:rsidP="003B1735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</w:t>
            </w:r>
            <w:r w:rsidR="00C47938">
              <w:rPr>
                <w:rFonts w:ascii="ISOCPEUR" w:hAnsi="ISOCPEUR"/>
                <w:sz w:val="28"/>
                <w:szCs w:val="28"/>
              </w:rPr>
              <w:t>т</w:t>
            </w:r>
            <w:r>
              <w:rPr>
                <w:rFonts w:ascii="ISOCPEUR" w:hAnsi="ISOCPEUR"/>
                <w:sz w:val="28"/>
                <w:szCs w:val="28"/>
              </w:rPr>
              <w:t>.</w:t>
            </w:r>
          </w:p>
        </w:tc>
        <w:tc>
          <w:tcPr>
            <w:tcW w:w="1131" w:type="dxa"/>
            <w:vAlign w:val="center"/>
          </w:tcPr>
          <w:p w:rsidR="00C47938" w:rsidRPr="004E7801" w:rsidRDefault="00C47938" w:rsidP="003B1735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C47938" w:rsidRPr="004E7801" w:rsidRDefault="00C47938" w:rsidP="003B1735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C47938" w:rsidRPr="004E7801" w:rsidRDefault="00C47938" w:rsidP="00C6633D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3067E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3067E" w:rsidRPr="004E7801" w:rsidRDefault="0043067E" w:rsidP="0043067E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3067E" w:rsidRPr="0043067E" w:rsidRDefault="0043067E" w:rsidP="0043067E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Коммутатор системы оповещения</w:t>
            </w:r>
          </w:p>
        </w:tc>
        <w:tc>
          <w:tcPr>
            <w:tcW w:w="3439" w:type="dxa"/>
            <w:vAlign w:val="center"/>
          </w:tcPr>
          <w:p w:rsidR="0043067E" w:rsidRPr="0043067E" w:rsidRDefault="0043067E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LPA-EVA-MS</w:t>
            </w:r>
          </w:p>
        </w:tc>
        <w:tc>
          <w:tcPr>
            <w:tcW w:w="1986" w:type="dxa"/>
            <w:vAlign w:val="center"/>
          </w:tcPr>
          <w:p w:rsidR="0043067E" w:rsidRPr="004E7801" w:rsidRDefault="0043067E" w:rsidP="0043067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3067E" w:rsidRPr="004E7801" w:rsidRDefault="0043067E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43067E" w:rsidRPr="004E7801" w:rsidRDefault="0043067E" w:rsidP="0043067E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3067E" w:rsidRPr="004E7801" w:rsidRDefault="00E527E7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43067E" w:rsidRPr="004E7801" w:rsidRDefault="0043067E" w:rsidP="0043067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3067E" w:rsidRPr="004E7801" w:rsidRDefault="0043067E" w:rsidP="0043067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3067E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3067E" w:rsidRPr="004E7801" w:rsidRDefault="0043067E" w:rsidP="0043067E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3067E" w:rsidRPr="0043067E" w:rsidRDefault="001B16F5" w:rsidP="0043067E">
            <w:pPr>
              <w:keepLines/>
              <w:ind w:left="285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</w:rPr>
              <w:t>8</w:t>
            </w:r>
            <w:r w:rsidR="0043067E">
              <w:rPr>
                <w:rFonts w:ascii="ISOCPEUR" w:hAnsi="ISOCPEUR"/>
                <w:sz w:val="28"/>
                <w:szCs w:val="28"/>
              </w:rPr>
              <w:t xml:space="preserve">-портовый коммутатор </w:t>
            </w:r>
            <w:r w:rsidR="0043067E">
              <w:rPr>
                <w:rFonts w:ascii="ISOCPEUR" w:hAnsi="ISOCPEUR"/>
                <w:sz w:val="28"/>
                <w:szCs w:val="28"/>
                <w:lang w:val="en-US"/>
              </w:rPr>
              <w:t>Ethernet</w:t>
            </w:r>
          </w:p>
        </w:tc>
        <w:tc>
          <w:tcPr>
            <w:tcW w:w="3439" w:type="dxa"/>
            <w:vAlign w:val="center"/>
          </w:tcPr>
          <w:p w:rsidR="0043067E" w:rsidRDefault="0043067E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LPA-EVA-CC</w:t>
            </w:r>
          </w:p>
        </w:tc>
        <w:tc>
          <w:tcPr>
            <w:tcW w:w="1986" w:type="dxa"/>
            <w:vAlign w:val="center"/>
          </w:tcPr>
          <w:p w:rsidR="0043067E" w:rsidRPr="004E7801" w:rsidRDefault="0043067E" w:rsidP="0043067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3067E" w:rsidRPr="004E7801" w:rsidRDefault="0043067E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43067E" w:rsidRDefault="0043067E" w:rsidP="0043067E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3067E" w:rsidRDefault="00E527E7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43067E" w:rsidRPr="004E7801" w:rsidRDefault="0043067E" w:rsidP="0043067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3067E" w:rsidRPr="004E7801" w:rsidRDefault="0043067E" w:rsidP="0043067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3067E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3067E" w:rsidRPr="004E7801" w:rsidRDefault="0043067E" w:rsidP="0043067E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3067E" w:rsidRDefault="0043067E" w:rsidP="0043067E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</w:t>
            </w:r>
            <w:r w:rsidRPr="0043067E">
              <w:rPr>
                <w:rFonts w:ascii="ISOCPEUR" w:hAnsi="ISOCPEUR"/>
                <w:sz w:val="28"/>
                <w:szCs w:val="28"/>
              </w:rPr>
              <w:t>-</w:t>
            </w:r>
            <w:r>
              <w:rPr>
                <w:rFonts w:ascii="ISOCPEUR" w:hAnsi="ISOCPEUR"/>
                <w:sz w:val="28"/>
                <w:szCs w:val="28"/>
              </w:rPr>
              <w:t>канальный усилитель мощности</w:t>
            </w:r>
            <w:r w:rsidRPr="0043067E">
              <w:rPr>
                <w:rFonts w:ascii="ISOCPEUR" w:hAnsi="ISOCPEUR"/>
                <w:sz w:val="28"/>
                <w:szCs w:val="28"/>
              </w:rPr>
              <w:t xml:space="preserve"> </w:t>
            </w:r>
            <w:r>
              <w:rPr>
                <w:rFonts w:ascii="ISOCPEUR" w:hAnsi="ISOCPEUR"/>
                <w:sz w:val="28"/>
                <w:szCs w:val="28"/>
              </w:rPr>
              <w:t>4х</w:t>
            </w:r>
            <w:r w:rsidRPr="0043067E">
              <w:rPr>
                <w:rFonts w:ascii="ISOCPEUR" w:hAnsi="ISOCPEUR"/>
                <w:sz w:val="28"/>
                <w:szCs w:val="28"/>
              </w:rPr>
              <w:t xml:space="preserve">120 </w:t>
            </w:r>
            <w:r>
              <w:rPr>
                <w:rFonts w:ascii="ISOCPEUR" w:hAnsi="ISOCPEUR"/>
                <w:sz w:val="28"/>
                <w:szCs w:val="28"/>
              </w:rPr>
              <w:t>Вт</w:t>
            </w:r>
          </w:p>
        </w:tc>
        <w:tc>
          <w:tcPr>
            <w:tcW w:w="3439" w:type="dxa"/>
            <w:vAlign w:val="center"/>
          </w:tcPr>
          <w:p w:rsidR="0043067E" w:rsidRDefault="0043067E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LPA-EVA-</w:t>
            </w:r>
            <w:r>
              <w:rPr>
                <w:rFonts w:ascii="ISOCPEUR" w:hAnsi="ISOCPEUR"/>
                <w:sz w:val="28"/>
                <w:szCs w:val="28"/>
              </w:rPr>
              <w:t>4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120</w:t>
            </w:r>
          </w:p>
        </w:tc>
        <w:tc>
          <w:tcPr>
            <w:tcW w:w="1986" w:type="dxa"/>
            <w:vAlign w:val="center"/>
          </w:tcPr>
          <w:p w:rsidR="0043067E" w:rsidRPr="004E7801" w:rsidRDefault="0043067E" w:rsidP="0043067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3067E" w:rsidRDefault="0043067E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43067E" w:rsidRDefault="0043067E" w:rsidP="0043067E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3067E" w:rsidRDefault="00E527E7" w:rsidP="0043067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center"/>
          </w:tcPr>
          <w:p w:rsidR="0043067E" w:rsidRPr="004E7801" w:rsidRDefault="0043067E" w:rsidP="0043067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3067E" w:rsidRPr="004E7801" w:rsidRDefault="0043067E" w:rsidP="0043067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DE52C4" w:rsidRPr="004E7801" w:rsidTr="00902FF1">
        <w:trPr>
          <w:trHeight w:val="454"/>
        </w:trPr>
        <w:tc>
          <w:tcPr>
            <w:tcW w:w="1105" w:type="dxa"/>
            <w:vAlign w:val="center"/>
          </w:tcPr>
          <w:p w:rsidR="00DE52C4" w:rsidRPr="004E7801" w:rsidRDefault="00DE52C4" w:rsidP="00DE52C4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DE52C4" w:rsidRDefault="00DE52C4" w:rsidP="00DE52C4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Блок основного и резервного питания системы</w:t>
            </w:r>
          </w:p>
        </w:tc>
        <w:tc>
          <w:tcPr>
            <w:tcW w:w="3439" w:type="dxa"/>
            <w:vAlign w:val="center"/>
          </w:tcPr>
          <w:p w:rsidR="00DE52C4" w:rsidRPr="0043067E" w:rsidRDefault="00DE52C4" w:rsidP="00DE52C4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LPA-EVA-BC</w:t>
            </w:r>
          </w:p>
        </w:tc>
        <w:tc>
          <w:tcPr>
            <w:tcW w:w="1986" w:type="dxa"/>
            <w:vAlign w:val="center"/>
          </w:tcPr>
          <w:p w:rsidR="00DE52C4" w:rsidRPr="004E7801" w:rsidRDefault="00DE52C4" w:rsidP="00DE52C4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DE52C4" w:rsidRDefault="00DE52C4" w:rsidP="00DE52C4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DE52C4" w:rsidRDefault="00DE52C4" w:rsidP="00DE52C4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DE52C4" w:rsidRDefault="00E527E7" w:rsidP="00DE52C4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DE52C4" w:rsidRPr="004E7801" w:rsidRDefault="00DE52C4" w:rsidP="00DE52C4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DE52C4" w:rsidRPr="004E7801" w:rsidRDefault="00DE52C4" w:rsidP="00DE52C4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DE52C4" w:rsidRPr="004E7801" w:rsidTr="00902FF1">
        <w:trPr>
          <w:trHeight w:val="454"/>
        </w:trPr>
        <w:tc>
          <w:tcPr>
            <w:tcW w:w="1105" w:type="dxa"/>
            <w:vAlign w:val="center"/>
          </w:tcPr>
          <w:p w:rsidR="00DE52C4" w:rsidRPr="004E7801" w:rsidRDefault="00DE52C4" w:rsidP="00DE52C4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DE52C4" w:rsidRPr="00DE52C4" w:rsidRDefault="00DE52C4" w:rsidP="00DE52C4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Блок </w:t>
            </w:r>
            <w:proofErr w:type="spellStart"/>
            <w:r>
              <w:rPr>
                <w:rFonts w:ascii="ISOCPEUR" w:hAnsi="ISOCPEUR"/>
                <w:sz w:val="28"/>
                <w:szCs w:val="28"/>
              </w:rPr>
              <w:t>молниезащиты</w:t>
            </w:r>
            <w:proofErr w:type="spellEnd"/>
          </w:p>
        </w:tc>
        <w:tc>
          <w:tcPr>
            <w:tcW w:w="3439" w:type="dxa"/>
            <w:vAlign w:val="center"/>
          </w:tcPr>
          <w:p w:rsidR="00DE52C4" w:rsidRPr="00DE52C4" w:rsidRDefault="00DE52C4" w:rsidP="00DE52C4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LPA-Franklin</w:t>
            </w:r>
          </w:p>
        </w:tc>
        <w:tc>
          <w:tcPr>
            <w:tcW w:w="1986" w:type="dxa"/>
            <w:vAlign w:val="center"/>
          </w:tcPr>
          <w:p w:rsidR="00DE52C4" w:rsidRPr="004E7801" w:rsidRDefault="00DE52C4" w:rsidP="00DE52C4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DE52C4" w:rsidRDefault="00DE52C4" w:rsidP="00DE52C4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DE52C4" w:rsidRDefault="00DE52C4" w:rsidP="00DE52C4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DE52C4" w:rsidRDefault="00DE52C4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DE52C4" w:rsidRPr="004E7801" w:rsidRDefault="00DE52C4" w:rsidP="00DE52C4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DE52C4" w:rsidRPr="004E7801" w:rsidRDefault="00DE52C4" w:rsidP="00DE52C4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DE52C4" w:rsidRPr="004E7801" w:rsidTr="00902FF1">
        <w:trPr>
          <w:trHeight w:val="454"/>
        </w:trPr>
        <w:tc>
          <w:tcPr>
            <w:tcW w:w="1105" w:type="dxa"/>
            <w:vAlign w:val="center"/>
          </w:tcPr>
          <w:p w:rsidR="00DE52C4" w:rsidRPr="004E7801" w:rsidRDefault="00DE52C4" w:rsidP="00DE52C4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DE52C4" w:rsidRPr="00DE52C4" w:rsidRDefault="00DE52C4" w:rsidP="00DE52C4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Шкаф сетевой 19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 xml:space="preserve">’’ </w:t>
            </w:r>
          </w:p>
        </w:tc>
        <w:tc>
          <w:tcPr>
            <w:tcW w:w="3439" w:type="dxa"/>
            <w:vAlign w:val="center"/>
          </w:tcPr>
          <w:p w:rsidR="00DE52C4" w:rsidRPr="00DE52C4" w:rsidRDefault="00EE0CD4" w:rsidP="00DE52C4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LN05-42U88</w:t>
            </w:r>
            <w:r w:rsidR="00E527E7">
              <w:rPr>
                <w:rFonts w:ascii="ISOCPEUR" w:hAnsi="ISOCPEUR"/>
                <w:sz w:val="28"/>
                <w:szCs w:val="28"/>
                <w:lang w:val="en-US"/>
              </w:rPr>
              <w:t>-GP</w:t>
            </w:r>
            <w:r w:rsidR="00DE52C4">
              <w:rPr>
                <w:rFonts w:ascii="ISOCPEUR" w:hAnsi="ISOCPEUR"/>
                <w:sz w:val="28"/>
                <w:szCs w:val="28"/>
              </w:rPr>
              <w:t xml:space="preserve"> </w:t>
            </w:r>
          </w:p>
        </w:tc>
        <w:tc>
          <w:tcPr>
            <w:tcW w:w="1986" w:type="dxa"/>
            <w:vAlign w:val="center"/>
          </w:tcPr>
          <w:p w:rsidR="00DE52C4" w:rsidRPr="004E7801" w:rsidRDefault="00DE52C4" w:rsidP="00DE52C4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DE52C4" w:rsidRPr="00DE52C4" w:rsidRDefault="00DE52C4" w:rsidP="00DE52C4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DE52C4" w:rsidRDefault="00DE52C4" w:rsidP="00DE52C4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DE52C4" w:rsidRDefault="00E527E7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DE52C4" w:rsidRPr="004E7801" w:rsidRDefault="00DE52C4" w:rsidP="00DE52C4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DE52C4" w:rsidRPr="004E7801" w:rsidRDefault="00DE52C4" w:rsidP="00DE52C4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:rsidTr="00902FF1">
        <w:trPr>
          <w:trHeight w:val="454"/>
        </w:trPr>
        <w:tc>
          <w:tcPr>
            <w:tcW w:w="1105" w:type="dxa"/>
            <w:vAlign w:val="center"/>
          </w:tcPr>
          <w:p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A600E6" w:rsidRPr="00A600E6" w:rsidRDefault="00A600E6" w:rsidP="00A600E6">
            <w:pPr>
              <w:keepLines/>
              <w:ind w:left="294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</w:rPr>
              <w:t>Панель-заглушка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 xml:space="preserve"> 1U</w:t>
            </w:r>
          </w:p>
        </w:tc>
        <w:tc>
          <w:tcPr>
            <w:tcW w:w="3439" w:type="dxa"/>
            <w:vAlign w:val="center"/>
          </w:tcPr>
          <w:p w:rsid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LPA-BP1</w:t>
            </w:r>
          </w:p>
        </w:tc>
        <w:tc>
          <w:tcPr>
            <w:tcW w:w="1986" w:type="dxa"/>
            <w:vAlign w:val="center"/>
          </w:tcPr>
          <w:p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A600E6" w:rsidRDefault="00A600E6" w:rsidP="00A600E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A600E6" w:rsidRDefault="00A600E6" w:rsidP="00A600E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A600E6" w:rsidRDefault="00EE0CD4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:rsidTr="00902FF1">
        <w:trPr>
          <w:trHeight w:val="454"/>
        </w:trPr>
        <w:tc>
          <w:tcPr>
            <w:tcW w:w="1105" w:type="dxa"/>
            <w:vAlign w:val="center"/>
          </w:tcPr>
          <w:p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A600E6" w:rsidRPr="00A600E6" w:rsidRDefault="00A600E6" w:rsidP="00A600E6">
            <w:pPr>
              <w:keepLines/>
              <w:ind w:left="294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</w:rPr>
              <w:t>Панель-заглушка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 xml:space="preserve"> 2U</w:t>
            </w:r>
          </w:p>
        </w:tc>
        <w:tc>
          <w:tcPr>
            <w:tcW w:w="3439" w:type="dxa"/>
            <w:vAlign w:val="center"/>
          </w:tcPr>
          <w:p w:rsid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LPA-BP2</w:t>
            </w:r>
          </w:p>
        </w:tc>
        <w:tc>
          <w:tcPr>
            <w:tcW w:w="1986" w:type="dxa"/>
            <w:vAlign w:val="center"/>
          </w:tcPr>
          <w:p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A600E6" w:rsidRDefault="00A600E6" w:rsidP="00A600E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A600E6" w:rsidRDefault="00A600E6" w:rsidP="00A600E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A600E6" w:rsidRDefault="00A600E6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  <w:r w:rsidR="00EE0CD4">
              <w:rPr>
                <w:rFonts w:ascii="ISOCPEUR" w:hAnsi="ISOCPEUR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center"/>
          </w:tcPr>
          <w:p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:rsidTr="00902FF1">
        <w:trPr>
          <w:trHeight w:val="454"/>
        </w:trPr>
        <w:tc>
          <w:tcPr>
            <w:tcW w:w="1105" w:type="dxa"/>
            <w:vAlign w:val="center"/>
          </w:tcPr>
          <w:p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A600E6" w:rsidRDefault="00A600E6" w:rsidP="00A600E6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Блок розеток </w:t>
            </w:r>
          </w:p>
        </w:tc>
        <w:tc>
          <w:tcPr>
            <w:tcW w:w="3439" w:type="dxa"/>
            <w:vAlign w:val="center"/>
          </w:tcPr>
          <w:p w:rsidR="00A600E6" w:rsidRDefault="00E527E7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PH12-8D3</w:t>
            </w:r>
          </w:p>
        </w:tc>
        <w:tc>
          <w:tcPr>
            <w:tcW w:w="1986" w:type="dxa"/>
            <w:vAlign w:val="center"/>
          </w:tcPr>
          <w:p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A600E6" w:rsidRDefault="00A600E6" w:rsidP="00A600E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A600E6" w:rsidRDefault="00A600E6" w:rsidP="00A600E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A600E6" w:rsidRDefault="00E527E7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:rsidTr="00902FF1">
        <w:trPr>
          <w:trHeight w:val="454"/>
        </w:trPr>
        <w:tc>
          <w:tcPr>
            <w:tcW w:w="1105" w:type="dxa"/>
            <w:vAlign w:val="center"/>
          </w:tcPr>
          <w:p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A600E6" w:rsidRPr="00DE52C4" w:rsidRDefault="00A600E6" w:rsidP="00E527E7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proofErr w:type="spellStart"/>
            <w:r>
              <w:rPr>
                <w:rFonts w:ascii="ISOCPEUR" w:hAnsi="ISOCPEUR"/>
                <w:sz w:val="28"/>
                <w:szCs w:val="28"/>
              </w:rPr>
              <w:t>Вентиляторная</w:t>
            </w:r>
            <w:proofErr w:type="spellEnd"/>
            <w:r>
              <w:rPr>
                <w:rFonts w:ascii="ISOCPEUR" w:hAnsi="ISOCPEUR"/>
                <w:sz w:val="28"/>
                <w:szCs w:val="28"/>
              </w:rPr>
              <w:t xml:space="preserve"> </w:t>
            </w:r>
            <w:proofErr w:type="spellStart"/>
            <w:r w:rsidR="00E527E7">
              <w:rPr>
                <w:rFonts w:ascii="ISOCPEUR" w:hAnsi="ISOCPEUR"/>
                <w:sz w:val="28"/>
                <w:szCs w:val="28"/>
              </w:rPr>
              <w:t>моудль</w:t>
            </w:r>
            <w:proofErr w:type="spellEnd"/>
            <w:r w:rsidR="00E527E7">
              <w:rPr>
                <w:rFonts w:ascii="ISOCPEUR" w:hAnsi="ISOCPEUR"/>
                <w:sz w:val="28"/>
                <w:szCs w:val="28"/>
              </w:rPr>
              <w:t xml:space="preserve"> с цифровым</w:t>
            </w:r>
            <w:r>
              <w:rPr>
                <w:rFonts w:ascii="ISOCPEUR" w:hAnsi="ISOCPEUR"/>
                <w:sz w:val="28"/>
                <w:szCs w:val="28"/>
              </w:rPr>
              <w:t xml:space="preserve"> термостатом</w:t>
            </w:r>
          </w:p>
        </w:tc>
        <w:tc>
          <w:tcPr>
            <w:tcW w:w="3439" w:type="dxa"/>
            <w:vAlign w:val="center"/>
          </w:tcPr>
          <w:p w:rsidR="00A600E6" w:rsidRPr="00E527E7" w:rsidRDefault="00A600E6" w:rsidP="00E527E7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FM05-</w:t>
            </w:r>
            <w:r w:rsidR="00E527E7">
              <w:rPr>
                <w:rFonts w:ascii="ISOCPEUR" w:hAnsi="ISOCPEUR"/>
                <w:sz w:val="28"/>
                <w:szCs w:val="28"/>
                <w:lang w:val="en-US"/>
              </w:rPr>
              <w:t>1U4TS</w:t>
            </w:r>
          </w:p>
        </w:tc>
        <w:tc>
          <w:tcPr>
            <w:tcW w:w="1986" w:type="dxa"/>
            <w:vAlign w:val="center"/>
          </w:tcPr>
          <w:p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A600E6" w:rsidRDefault="00A600E6" w:rsidP="00A600E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A600E6" w:rsidRDefault="00A600E6" w:rsidP="00A600E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A600E6" w:rsidRDefault="00E527E7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:rsidTr="00902FF1">
        <w:trPr>
          <w:trHeight w:val="454"/>
        </w:trPr>
        <w:tc>
          <w:tcPr>
            <w:tcW w:w="1105" w:type="dxa"/>
            <w:vAlign w:val="center"/>
          </w:tcPr>
          <w:p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A600E6" w:rsidRPr="00DE52C4" w:rsidRDefault="00A600E6" w:rsidP="00A600E6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 xml:space="preserve">Усиленная </w:t>
            </w:r>
            <w:r w:rsidR="00EE0CD4">
              <w:rPr>
                <w:rFonts w:ascii="ISOCPEUR" w:hAnsi="ISOCPEUR"/>
                <w:sz w:val="28"/>
                <w:szCs w:val="28"/>
              </w:rPr>
              <w:t>стационарная полка глубиной 6</w:t>
            </w:r>
            <w:r>
              <w:rPr>
                <w:rFonts w:ascii="ISOCPEUR" w:hAnsi="ISOCPEUR"/>
                <w:sz w:val="28"/>
                <w:szCs w:val="28"/>
              </w:rPr>
              <w:t>00 мм</w:t>
            </w:r>
          </w:p>
        </w:tc>
        <w:tc>
          <w:tcPr>
            <w:tcW w:w="3439" w:type="dxa"/>
            <w:vAlign w:val="center"/>
          </w:tcPr>
          <w:p w:rsidR="00A600E6" w:rsidRPr="00DE52C4" w:rsidRDefault="00EE0CD4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FS05-6</w:t>
            </w:r>
            <w:bookmarkStart w:id="0" w:name="_GoBack"/>
            <w:bookmarkEnd w:id="0"/>
            <w:r w:rsidR="00A600E6">
              <w:rPr>
                <w:rFonts w:ascii="ISOCPEUR" w:hAnsi="ISOCPEUR"/>
                <w:sz w:val="28"/>
                <w:szCs w:val="28"/>
                <w:lang w:val="en-US"/>
              </w:rPr>
              <w:t>00MP</w:t>
            </w:r>
          </w:p>
        </w:tc>
        <w:tc>
          <w:tcPr>
            <w:tcW w:w="1986" w:type="dxa"/>
            <w:vAlign w:val="center"/>
          </w:tcPr>
          <w:p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A600E6" w:rsidRDefault="00A600E6" w:rsidP="00A600E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A600E6" w:rsidRDefault="00A600E6" w:rsidP="00A600E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A600E6" w:rsidRDefault="00E527E7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:rsidTr="00902FF1">
        <w:trPr>
          <w:trHeight w:val="454"/>
        </w:trPr>
        <w:tc>
          <w:tcPr>
            <w:tcW w:w="1105" w:type="dxa"/>
            <w:vAlign w:val="center"/>
          </w:tcPr>
          <w:p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A600E6" w:rsidRPr="00DE52C4" w:rsidRDefault="00A600E6" w:rsidP="00A600E6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Ролики с тормозом</w:t>
            </w:r>
          </w:p>
        </w:tc>
        <w:tc>
          <w:tcPr>
            <w:tcW w:w="3439" w:type="dxa"/>
            <w:vAlign w:val="center"/>
          </w:tcPr>
          <w:p w:rsidR="00A600E6" w:rsidRPr="00DE52C4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ITK-HP-25</w:t>
            </w:r>
          </w:p>
        </w:tc>
        <w:tc>
          <w:tcPr>
            <w:tcW w:w="1986" w:type="dxa"/>
            <w:vAlign w:val="center"/>
          </w:tcPr>
          <w:p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A600E6" w:rsidRDefault="00A600E6" w:rsidP="00A600E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A600E6" w:rsidRDefault="00A600E6" w:rsidP="00A600E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A600E6" w:rsidRPr="00DE52C4" w:rsidRDefault="00E527E7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center"/>
          </w:tcPr>
          <w:p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:rsidTr="00902FF1">
        <w:trPr>
          <w:trHeight w:val="454"/>
        </w:trPr>
        <w:tc>
          <w:tcPr>
            <w:tcW w:w="1105" w:type="dxa"/>
            <w:vAlign w:val="center"/>
          </w:tcPr>
          <w:p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A600E6" w:rsidRPr="00DE52C4" w:rsidRDefault="00A600E6" w:rsidP="00A600E6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Регулируемая опора</w:t>
            </w:r>
          </w:p>
        </w:tc>
        <w:tc>
          <w:tcPr>
            <w:tcW w:w="3439" w:type="dxa"/>
            <w:vAlign w:val="center"/>
          </w:tcPr>
          <w:p w:rsidR="00A600E6" w:rsidRPr="00DE52C4" w:rsidRDefault="00E07C47" w:rsidP="006268F4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</w:t>
            </w:r>
            <w:r w:rsidR="006268F4">
              <w:rPr>
                <w:rFonts w:ascii="ISOCPEUR" w:hAnsi="ISOCPEUR"/>
                <w:sz w:val="28"/>
                <w:szCs w:val="28"/>
                <w:lang w:val="en-US"/>
              </w:rPr>
              <w:t>F</w:t>
            </w:r>
            <w:r w:rsidR="00A600E6">
              <w:rPr>
                <w:rFonts w:ascii="ISOCPEUR" w:hAnsi="ISOCPEUR"/>
                <w:sz w:val="28"/>
                <w:szCs w:val="28"/>
              </w:rPr>
              <w:t>-80</w:t>
            </w:r>
          </w:p>
        </w:tc>
        <w:tc>
          <w:tcPr>
            <w:tcW w:w="1986" w:type="dxa"/>
            <w:vAlign w:val="center"/>
          </w:tcPr>
          <w:p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A600E6" w:rsidRDefault="00A600E6" w:rsidP="00A600E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A600E6" w:rsidRDefault="00A600E6" w:rsidP="00A600E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A600E6" w:rsidRDefault="00E527E7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center"/>
          </w:tcPr>
          <w:p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:rsidTr="00902FF1">
        <w:trPr>
          <w:trHeight w:val="454"/>
        </w:trPr>
        <w:tc>
          <w:tcPr>
            <w:tcW w:w="1105" w:type="dxa"/>
            <w:vAlign w:val="center"/>
          </w:tcPr>
          <w:p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A600E6" w:rsidRPr="00DE52C4" w:rsidRDefault="00A600E6" w:rsidP="00A600E6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Набор закладных винтов-шайб-гаек</w:t>
            </w:r>
          </w:p>
        </w:tc>
        <w:tc>
          <w:tcPr>
            <w:tcW w:w="3439" w:type="dxa"/>
            <w:vAlign w:val="center"/>
          </w:tcPr>
          <w:p w:rsidR="00A600E6" w:rsidRPr="006E7437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ITK-HP-28</w:t>
            </w:r>
          </w:p>
        </w:tc>
        <w:tc>
          <w:tcPr>
            <w:tcW w:w="1986" w:type="dxa"/>
            <w:vAlign w:val="center"/>
          </w:tcPr>
          <w:p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A600E6" w:rsidRDefault="00A600E6" w:rsidP="00A600E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ITK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A600E6" w:rsidRDefault="00A600E6" w:rsidP="00A600E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A600E6" w:rsidRDefault="00E527E7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:rsidTr="00902FF1">
        <w:trPr>
          <w:trHeight w:val="454"/>
        </w:trPr>
        <w:tc>
          <w:tcPr>
            <w:tcW w:w="1105" w:type="dxa"/>
            <w:vAlign w:val="center"/>
          </w:tcPr>
          <w:p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A600E6" w:rsidRDefault="00A600E6" w:rsidP="00A600E6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:rsid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986" w:type="dxa"/>
            <w:vAlign w:val="center"/>
          </w:tcPr>
          <w:p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A600E6" w:rsidRDefault="00A600E6" w:rsidP="00A600E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A600E6" w:rsidRDefault="00A600E6" w:rsidP="00A600E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A600E6" w:rsidRDefault="00A600E6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:rsidTr="00902FF1">
        <w:trPr>
          <w:trHeight w:val="454"/>
        </w:trPr>
        <w:tc>
          <w:tcPr>
            <w:tcW w:w="1105" w:type="dxa"/>
            <w:vAlign w:val="center"/>
          </w:tcPr>
          <w:p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A600E6" w:rsidRDefault="00A600E6" w:rsidP="00A600E6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:rsid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986" w:type="dxa"/>
            <w:vAlign w:val="center"/>
          </w:tcPr>
          <w:p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A600E6" w:rsidRDefault="00A600E6" w:rsidP="00A600E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A600E6" w:rsidRDefault="00A600E6" w:rsidP="00A600E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A600E6" w:rsidRDefault="00A600E6" w:rsidP="00A600E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:rsidTr="00902FF1">
        <w:trPr>
          <w:trHeight w:val="454"/>
        </w:trPr>
        <w:tc>
          <w:tcPr>
            <w:tcW w:w="1105" w:type="dxa"/>
            <w:vAlign w:val="center"/>
          </w:tcPr>
          <w:p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A600E6" w:rsidRDefault="00A600E6" w:rsidP="00A600E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:rsidR="00A600E6" w:rsidRDefault="00A600E6" w:rsidP="00A600E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986" w:type="dxa"/>
            <w:vAlign w:val="center"/>
          </w:tcPr>
          <w:p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A600E6" w:rsidRDefault="00A600E6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A600E6" w:rsidRDefault="00A600E6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A600E6" w:rsidRDefault="00A600E6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E527E7" w:rsidRPr="004E7801" w:rsidTr="00902FF1">
        <w:trPr>
          <w:trHeight w:val="454"/>
        </w:trPr>
        <w:tc>
          <w:tcPr>
            <w:tcW w:w="1105" w:type="dxa"/>
            <w:vAlign w:val="center"/>
          </w:tcPr>
          <w:p w:rsidR="00E527E7" w:rsidRPr="004E7801" w:rsidRDefault="00E527E7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E527E7" w:rsidRDefault="00E527E7" w:rsidP="00A600E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:rsidR="00E527E7" w:rsidRDefault="00E527E7" w:rsidP="00A600E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986" w:type="dxa"/>
            <w:vAlign w:val="center"/>
          </w:tcPr>
          <w:p w:rsidR="00E527E7" w:rsidRPr="004E7801" w:rsidRDefault="00E527E7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E527E7" w:rsidRDefault="00E527E7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E527E7" w:rsidRDefault="00E527E7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E527E7" w:rsidRDefault="00E527E7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527E7" w:rsidRPr="004E7801" w:rsidRDefault="00E527E7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E527E7" w:rsidRPr="004E7801" w:rsidRDefault="00E527E7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:rsidTr="00902FF1">
        <w:trPr>
          <w:trHeight w:val="454"/>
        </w:trPr>
        <w:tc>
          <w:tcPr>
            <w:tcW w:w="1105" w:type="dxa"/>
            <w:vAlign w:val="center"/>
          </w:tcPr>
          <w:p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A600E6" w:rsidRPr="00A600E6" w:rsidRDefault="00A600E6" w:rsidP="00A600E6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  <w:r w:rsidRPr="00A600E6">
              <w:rPr>
                <w:rFonts w:ascii="ISOCPEUR" w:hAnsi="ISOCPEUR"/>
                <w:sz w:val="28"/>
                <w:szCs w:val="28"/>
                <w:u w:val="single"/>
              </w:rPr>
              <w:t>Система оповещения</w:t>
            </w:r>
            <w:r w:rsidR="00E527E7">
              <w:rPr>
                <w:rFonts w:ascii="ISOCPEUR" w:hAnsi="ISOCPEUR"/>
                <w:sz w:val="28"/>
                <w:szCs w:val="28"/>
                <w:u w:val="single"/>
              </w:rPr>
              <w:t xml:space="preserve"> (паркинг)</w:t>
            </w:r>
          </w:p>
        </w:tc>
        <w:tc>
          <w:tcPr>
            <w:tcW w:w="3439" w:type="dxa"/>
            <w:vAlign w:val="center"/>
          </w:tcPr>
          <w:p w:rsidR="00A600E6" w:rsidRDefault="00A600E6" w:rsidP="00A600E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986" w:type="dxa"/>
            <w:vAlign w:val="center"/>
          </w:tcPr>
          <w:p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A600E6" w:rsidRDefault="00A600E6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A600E6" w:rsidRDefault="00A600E6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A600E6" w:rsidRDefault="00A600E6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:rsidTr="00902FF1">
        <w:trPr>
          <w:trHeight w:val="454"/>
        </w:trPr>
        <w:tc>
          <w:tcPr>
            <w:tcW w:w="1105" w:type="dxa"/>
            <w:vAlign w:val="center"/>
          </w:tcPr>
          <w:p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A600E6" w:rsidRDefault="00A600E6" w:rsidP="00A600E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:rsidR="00A600E6" w:rsidRDefault="00A600E6" w:rsidP="00A600E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986" w:type="dxa"/>
            <w:vAlign w:val="center"/>
          </w:tcPr>
          <w:p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A600E6" w:rsidRDefault="00A600E6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A600E6" w:rsidRDefault="00A600E6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A600E6" w:rsidRDefault="00A600E6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A600E6" w:rsidRPr="004E7801" w:rsidTr="00902FF1">
        <w:trPr>
          <w:trHeight w:val="454"/>
        </w:trPr>
        <w:tc>
          <w:tcPr>
            <w:tcW w:w="1105" w:type="dxa"/>
            <w:vAlign w:val="center"/>
          </w:tcPr>
          <w:p w:rsidR="00A600E6" w:rsidRPr="004E7801" w:rsidRDefault="00A600E6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A600E6" w:rsidRDefault="00A600E6" w:rsidP="00A600E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Контроллер системы</w:t>
            </w:r>
          </w:p>
        </w:tc>
        <w:tc>
          <w:tcPr>
            <w:tcW w:w="3439" w:type="dxa"/>
            <w:vAlign w:val="center"/>
          </w:tcPr>
          <w:p w:rsidR="00A600E6" w:rsidRDefault="00A600E6" w:rsidP="00A600E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LPA-Presta-2</w:t>
            </w:r>
          </w:p>
        </w:tc>
        <w:tc>
          <w:tcPr>
            <w:tcW w:w="1986" w:type="dxa"/>
            <w:vAlign w:val="center"/>
          </w:tcPr>
          <w:p w:rsidR="00A600E6" w:rsidRPr="004E7801" w:rsidRDefault="00A600E6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A600E6" w:rsidRDefault="00A600E6" w:rsidP="00A600E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A600E6" w:rsidRDefault="00A600E6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A600E6" w:rsidRDefault="00A600E6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A600E6" w:rsidRPr="004E7801" w:rsidRDefault="00A600E6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A600E6" w:rsidRPr="004E7801" w:rsidRDefault="00A600E6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Default="004A0480" w:rsidP="00A600E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:rsidR="004A0480" w:rsidRDefault="004A0480" w:rsidP="00A600E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986" w:type="dxa"/>
            <w:vAlign w:val="center"/>
          </w:tcPr>
          <w:p w:rsidR="004A0480" w:rsidRPr="004E7801" w:rsidRDefault="004A0480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Default="004A0480" w:rsidP="00A600E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4A0480" w:rsidRDefault="004A0480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4A0480" w:rsidRDefault="004A0480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A0480" w:rsidRPr="004E7801" w:rsidRDefault="004A0480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F9721D" w:rsidRDefault="004A0480" w:rsidP="00CE6896">
            <w:pPr>
              <w:keepLines/>
              <w:ind w:left="175"/>
              <w:jc w:val="center"/>
              <w:rPr>
                <w:rFonts w:ascii="ISOCPEUR" w:hAnsi="ISOCPEUR" w:cs="ISOCPEUR"/>
                <w:sz w:val="28"/>
                <w:szCs w:val="28"/>
                <w:u w:val="single"/>
              </w:rPr>
            </w:pPr>
            <w:r>
              <w:rPr>
                <w:rFonts w:ascii="ISOCPEUR" w:hAnsi="ISOCPEUR" w:cs="ISOCPEUR"/>
                <w:sz w:val="28"/>
                <w:szCs w:val="28"/>
                <w:u w:val="single"/>
              </w:rPr>
              <w:t>Аккумуляторные</w:t>
            </w:r>
            <w:r w:rsidRPr="00F9721D">
              <w:rPr>
                <w:rFonts w:ascii="ISOCPEUR" w:hAnsi="ISOCPEUR" w:cs="ISOCPEUR"/>
                <w:sz w:val="28"/>
                <w:szCs w:val="28"/>
                <w:u w:val="single"/>
              </w:rPr>
              <w:t xml:space="preserve"> </w:t>
            </w:r>
            <w:r>
              <w:rPr>
                <w:rFonts w:ascii="ISOCPEUR" w:hAnsi="ISOCPEUR" w:cs="ISOCPEUR"/>
                <w:sz w:val="28"/>
                <w:szCs w:val="28"/>
                <w:u w:val="single"/>
              </w:rPr>
              <w:t>батареи</w:t>
            </w:r>
          </w:p>
        </w:tc>
        <w:tc>
          <w:tcPr>
            <w:tcW w:w="3439" w:type="dxa"/>
            <w:vAlign w:val="center"/>
          </w:tcPr>
          <w:p w:rsidR="004A0480" w:rsidRPr="00F9721D" w:rsidRDefault="004A0480" w:rsidP="00CE6896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sz w:val="28"/>
                <w:szCs w:val="28"/>
                <w:u w:val="single"/>
              </w:rPr>
            </w:pPr>
          </w:p>
        </w:tc>
        <w:tc>
          <w:tcPr>
            <w:tcW w:w="1986" w:type="dxa"/>
            <w:vAlign w:val="center"/>
          </w:tcPr>
          <w:p w:rsidR="004A0480" w:rsidRPr="00F9721D" w:rsidRDefault="004A0480" w:rsidP="00CE6896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Pr="00F9721D" w:rsidRDefault="004A0480" w:rsidP="00CE6896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4A0480" w:rsidRPr="00F9721D" w:rsidRDefault="004A0480" w:rsidP="00CE6896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4A0480" w:rsidRPr="00F9721D" w:rsidRDefault="004A0480" w:rsidP="00CE6896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A0480" w:rsidRPr="00F9721D" w:rsidRDefault="004A0480" w:rsidP="00CE6896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F9721D" w:rsidRDefault="004A0480" w:rsidP="00CE6896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F9721D" w:rsidRDefault="004A0480" w:rsidP="00CE6896">
            <w:pPr>
              <w:keepLines/>
              <w:ind w:left="175"/>
              <w:jc w:val="center"/>
              <w:rPr>
                <w:rFonts w:ascii="ISOCPEUR" w:hAnsi="ISOCPEUR" w:cs="ISOCPEUR"/>
                <w:sz w:val="28"/>
                <w:szCs w:val="28"/>
                <w:u w:val="single"/>
              </w:rPr>
            </w:pPr>
          </w:p>
        </w:tc>
        <w:tc>
          <w:tcPr>
            <w:tcW w:w="3439" w:type="dxa"/>
            <w:vAlign w:val="center"/>
          </w:tcPr>
          <w:p w:rsidR="004A0480" w:rsidRPr="00F9721D" w:rsidRDefault="004A0480" w:rsidP="00CE6896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sz w:val="28"/>
                <w:szCs w:val="28"/>
                <w:u w:val="single"/>
              </w:rPr>
            </w:pPr>
          </w:p>
        </w:tc>
        <w:tc>
          <w:tcPr>
            <w:tcW w:w="1986" w:type="dxa"/>
            <w:vAlign w:val="center"/>
          </w:tcPr>
          <w:p w:rsidR="004A0480" w:rsidRPr="00F9721D" w:rsidRDefault="004A0480" w:rsidP="00CE6896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Pr="00F9721D" w:rsidRDefault="004A0480" w:rsidP="00CE6896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4A0480" w:rsidRPr="00F9721D" w:rsidRDefault="004A0480" w:rsidP="00CE6896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4A0480" w:rsidRPr="00F9721D" w:rsidRDefault="004A0480" w:rsidP="00CE6896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A0480" w:rsidRPr="00F9721D" w:rsidRDefault="004A0480" w:rsidP="00CE6896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F9721D" w:rsidRDefault="004A0480" w:rsidP="00CE6896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Default="004A0480" w:rsidP="00CE6896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Аккумуляторная батарея</w:t>
            </w:r>
            <w:r w:rsidR="00DC3A36">
              <w:rPr>
                <w:rFonts w:ascii="ISOCPEUR" w:hAnsi="ISOCPEUR"/>
                <w:sz w:val="28"/>
                <w:szCs w:val="28"/>
              </w:rPr>
              <w:t xml:space="preserve"> 12В,</w:t>
            </w:r>
            <w:r>
              <w:rPr>
                <w:rFonts w:ascii="ISOCPEUR" w:hAnsi="ISOCPEUR"/>
                <w:sz w:val="28"/>
                <w:szCs w:val="28"/>
              </w:rPr>
              <w:t xml:space="preserve"> 200 </w:t>
            </w:r>
            <w:proofErr w:type="spellStart"/>
            <w:r>
              <w:rPr>
                <w:rFonts w:ascii="ISOCPEUR" w:hAnsi="ISOCPEUR"/>
                <w:sz w:val="28"/>
                <w:szCs w:val="28"/>
              </w:rPr>
              <w:t>Ач</w:t>
            </w:r>
            <w:proofErr w:type="spellEnd"/>
          </w:p>
        </w:tc>
        <w:tc>
          <w:tcPr>
            <w:tcW w:w="3439" w:type="dxa"/>
            <w:vAlign w:val="center"/>
          </w:tcPr>
          <w:p w:rsidR="004A0480" w:rsidRDefault="004A0480" w:rsidP="00CE6896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DTM 12</w:t>
            </w:r>
            <w:r>
              <w:rPr>
                <w:rFonts w:ascii="ISOCPEUR" w:hAnsi="ISOCPEUR"/>
                <w:sz w:val="28"/>
                <w:szCs w:val="28"/>
              </w:rPr>
              <w:t>20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0 L</w:t>
            </w:r>
          </w:p>
        </w:tc>
        <w:tc>
          <w:tcPr>
            <w:tcW w:w="1986" w:type="dxa"/>
            <w:vAlign w:val="center"/>
          </w:tcPr>
          <w:p w:rsidR="004A0480" w:rsidRPr="004E7801" w:rsidRDefault="004A0480" w:rsidP="00CE689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Default="004A0480" w:rsidP="00CE6896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DELTA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4A0480" w:rsidRDefault="004A0480" w:rsidP="00CE6896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A0480" w:rsidRDefault="004A0480" w:rsidP="00CE6896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vAlign w:val="center"/>
          </w:tcPr>
          <w:p w:rsidR="004A0480" w:rsidRDefault="004A0480" w:rsidP="00CE6896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Default="004A0480" w:rsidP="00CE6896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F9721D" w:rsidRDefault="004A0480" w:rsidP="0022505C">
            <w:pPr>
              <w:keepLines/>
              <w:ind w:left="288"/>
              <w:rPr>
                <w:rFonts w:ascii="ISOCPEUR" w:hAnsi="ISOCPEUR" w:cs="ISOCPEUR"/>
                <w:sz w:val="28"/>
                <w:szCs w:val="28"/>
                <w:u w:val="single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Аккумулятор</w:t>
            </w:r>
            <w:r w:rsidRPr="00F9721D">
              <w:rPr>
                <w:rFonts w:ascii="ISOCPEUR" w:hAnsi="ISOCPEUR" w:cs="ISOCPEUR"/>
                <w:sz w:val="28"/>
                <w:szCs w:val="28"/>
              </w:rPr>
              <w:t xml:space="preserve"> 12</w:t>
            </w:r>
            <w:proofErr w:type="gramStart"/>
            <w:r w:rsidRPr="00F9721D">
              <w:rPr>
                <w:rFonts w:ascii="ISOCPEUR" w:hAnsi="ISOCPEUR" w:cs="ISOCPEUR"/>
                <w:sz w:val="28"/>
                <w:szCs w:val="28"/>
              </w:rPr>
              <w:t xml:space="preserve"> </w:t>
            </w:r>
            <w:r>
              <w:rPr>
                <w:rFonts w:ascii="ISOCPEUR" w:hAnsi="ISOCPEUR" w:cs="ISOCPEUR"/>
                <w:sz w:val="28"/>
                <w:szCs w:val="28"/>
              </w:rPr>
              <w:t>В</w:t>
            </w:r>
            <w:proofErr w:type="gramEnd"/>
            <w:r>
              <w:rPr>
                <w:rFonts w:ascii="ISOCPEUR" w:hAnsi="ISOCPEUR" w:cs="ISOCPEUR"/>
                <w:sz w:val="28"/>
                <w:szCs w:val="28"/>
              </w:rPr>
              <w:t>, 26</w:t>
            </w:r>
            <w:r w:rsidRPr="00F9721D">
              <w:rPr>
                <w:rFonts w:ascii="ISOCPEUR" w:hAnsi="ISOCPEUR" w:cs="ISOCPEUR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ISOCPEUR" w:hAnsi="ISOCPEUR" w:cs="ISOCPEUR"/>
                <w:sz w:val="28"/>
                <w:szCs w:val="28"/>
              </w:rPr>
              <w:t>Ач</w:t>
            </w:r>
            <w:proofErr w:type="spellEnd"/>
            <w:r w:rsidRPr="00F9721D">
              <w:rPr>
                <w:rFonts w:ascii="ISOCPEUR" w:hAnsi="ISOCPEUR" w:cs="ISOCPEUR"/>
                <w:sz w:val="28"/>
                <w:szCs w:val="28"/>
              </w:rPr>
              <w:t xml:space="preserve"> </w:t>
            </w:r>
          </w:p>
        </w:tc>
        <w:tc>
          <w:tcPr>
            <w:tcW w:w="3439" w:type="dxa"/>
            <w:vAlign w:val="center"/>
          </w:tcPr>
          <w:p w:rsidR="004A0480" w:rsidRPr="00F9721D" w:rsidRDefault="004A0480" w:rsidP="0022505C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  <w:lang w:val="en-US"/>
              </w:rPr>
              <w:t>DTM</w:t>
            </w:r>
            <w:r>
              <w:rPr>
                <w:rFonts w:ascii="ISOCPEUR" w:hAnsi="ISOCPEUR" w:cs="ISOCPEUR"/>
                <w:sz w:val="28"/>
                <w:szCs w:val="28"/>
              </w:rPr>
              <w:t xml:space="preserve"> 1226</w:t>
            </w:r>
            <w:r w:rsidRPr="00F9721D">
              <w:rPr>
                <w:rFonts w:ascii="ISOCPEUR" w:hAnsi="ISOCPEUR" w:cs="ISOCPEUR"/>
                <w:sz w:val="28"/>
                <w:szCs w:val="28"/>
              </w:rPr>
              <w:t xml:space="preserve"> </w:t>
            </w:r>
            <w:r>
              <w:rPr>
                <w:rFonts w:ascii="ISOCPEUR" w:hAnsi="ISOCPEUR" w:cs="ISOCPEUR"/>
                <w:sz w:val="28"/>
                <w:szCs w:val="28"/>
                <w:lang w:val="en-US"/>
              </w:rPr>
              <w:t>L</w:t>
            </w:r>
          </w:p>
        </w:tc>
        <w:tc>
          <w:tcPr>
            <w:tcW w:w="1986" w:type="dxa"/>
            <w:vAlign w:val="center"/>
          </w:tcPr>
          <w:p w:rsidR="004A0480" w:rsidRPr="00F9721D" w:rsidRDefault="004A0480" w:rsidP="0022505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Pr="00F9721D" w:rsidRDefault="00DC3A36" w:rsidP="0022505C">
            <w:pPr>
              <w:keepLines/>
              <w:jc w:val="center"/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DELTA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4A0480" w:rsidRDefault="004A0480" w:rsidP="0022505C">
            <w:pPr>
              <w:keepLines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A0480" w:rsidRPr="009474CA" w:rsidRDefault="004A0480" w:rsidP="0022505C">
            <w:pPr>
              <w:keepLines/>
              <w:ind w:left="-31" w:right="-28"/>
              <w:jc w:val="center"/>
              <w:rPr>
                <w:rFonts w:ascii="ISOCPEUR" w:hAnsi="ISOCPEUR" w:cs="ISOCPEUR"/>
                <w:sz w:val="28"/>
                <w:szCs w:val="28"/>
              </w:rPr>
            </w:pPr>
            <w:r>
              <w:rPr>
                <w:rFonts w:ascii="ISOCPEUR" w:hAnsi="ISOCPEUR" w:cs="ISOCPEUR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4A0480" w:rsidRPr="004E7801" w:rsidRDefault="004A0480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Default="004A0480" w:rsidP="00A600E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:rsidR="004A0480" w:rsidRPr="00A600E6" w:rsidRDefault="004A0480" w:rsidP="00A600E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4A0480" w:rsidRPr="004E7801" w:rsidRDefault="004A0480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Default="004A0480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4A0480" w:rsidRDefault="004A0480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4A0480" w:rsidRPr="00A600E6" w:rsidRDefault="004A0480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A0480" w:rsidRPr="004E7801" w:rsidRDefault="004A0480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A600E6" w:rsidRDefault="004A0480" w:rsidP="00A600E6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  <w:r w:rsidRPr="00A600E6">
              <w:rPr>
                <w:rFonts w:ascii="ISOCPEUR" w:hAnsi="ISOCPEUR"/>
                <w:sz w:val="28"/>
                <w:szCs w:val="28"/>
                <w:u w:val="single"/>
              </w:rPr>
              <w:t>Микрофонные консоли</w:t>
            </w:r>
          </w:p>
        </w:tc>
        <w:tc>
          <w:tcPr>
            <w:tcW w:w="3439" w:type="dxa"/>
            <w:vAlign w:val="center"/>
          </w:tcPr>
          <w:p w:rsidR="004A0480" w:rsidRPr="00A600E6" w:rsidRDefault="004A0480" w:rsidP="00A600E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4A0480" w:rsidRPr="004E7801" w:rsidRDefault="004A0480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Default="004A0480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4A0480" w:rsidRDefault="004A0480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4A0480" w:rsidRPr="00A600E6" w:rsidRDefault="004A0480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A0480" w:rsidRPr="004E7801" w:rsidRDefault="004A0480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A600E6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Default="004A0480" w:rsidP="00A600E6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:rsidR="004A0480" w:rsidRPr="00A600E6" w:rsidRDefault="004A0480" w:rsidP="00A600E6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4A0480" w:rsidRPr="004E7801" w:rsidRDefault="004A0480" w:rsidP="00A600E6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Default="004A0480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4A0480" w:rsidRDefault="004A0480" w:rsidP="00A600E6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4A0480" w:rsidRPr="00A600E6" w:rsidRDefault="004A0480" w:rsidP="00A600E6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A0480" w:rsidRPr="004E7801" w:rsidRDefault="004A0480" w:rsidP="00A600E6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A600E6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E577D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E577D9" w:rsidRDefault="004A0480" w:rsidP="00E577D9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Удаленная микрофонная консоль</w:t>
            </w:r>
          </w:p>
        </w:tc>
        <w:tc>
          <w:tcPr>
            <w:tcW w:w="3439" w:type="dxa"/>
            <w:vAlign w:val="center"/>
          </w:tcPr>
          <w:p w:rsidR="004A0480" w:rsidRPr="00E577D9" w:rsidRDefault="004A0480" w:rsidP="00E577D9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LPA-EVA-AA</w:t>
            </w:r>
          </w:p>
        </w:tc>
        <w:tc>
          <w:tcPr>
            <w:tcW w:w="1986" w:type="dxa"/>
            <w:vAlign w:val="center"/>
          </w:tcPr>
          <w:p w:rsidR="004A0480" w:rsidRPr="004E7801" w:rsidRDefault="004A0480" w:rsidP="00E577D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Default="004A0480" w:rsidP="00E577D9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4A0480" w:rsidRDefault="004A0480" w:rsidP="00E577D9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A0480" w:rsidRDefault="004A0480" w:rsidP="00E577D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4A0480" w:rsidRPr="004E7801" w:rsidRDefault="004A0480" w:rsidP="00E577D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E577D9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E577D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E577D9" w:rsidRDefault="004A0480" w:rsidP="00E577D9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Микрофонная консоль на 18 зон</w:t>
            </w:r>
          </w:p>
        </w:tc>
        <w:tc>
          <w:tcPr>
            <w:tcW w:w="3439" w:type="dxa"/>
            <w:vAlign w:val="center"/>
          </w:tcPr>
          <w:p w:rsidR="004A0480" w:rsidRPr="00E577D9" w:rsidRDefault="004A0480" w:rsidP="00E577D9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LPA-DUO-MIC</w:t>
            </w:r>
          </w:p>
        </w:tc>
        <w:tc>
          <w:tcPr>
            <w:tcW w:w="1986" w:type="dxa"/>
            <w:vAlign w:val="center"/>
          </w:tcPr>
          <w:p w:rsidR="004A0480" w:rsidRPr="004E7801" w:rsidRDefault="004A0480" w:rsidP="00E577D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Default="004A0480" w:rsidP="00E577D9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4A0480" w:rsidRDefault="004A0480" w:rsidP="00E577D9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A0480" w:rsidRPr="00A600E6" w:rsidRDefault="004A0480" w:rsidP="00E577D9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4A0480" w:rsidRPr="004E7801" w:rsidRDefault="004A0480" w:rsidP="00E577D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E577D9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E577D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Default="004A0480" w:rsidP="00E577D9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:rsidR="004A0480" w:rsidRPr="00A600E6" w:rsidRDefault="004A0480" w:rsidP="00E577D9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4A0480" w:rsidRPr="004E7801" w:rsidRDefault="004A0480" w:rsidP="00E577D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Default="004A0480" w:rsidP="00E577D9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4A0480" w:rsidRDefault="004A0480" w:rsidP="00E577D9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4A0480" w:rsidRPr="00A600E6" w:rsidRDefault="004A0480" w:rsidP="00E577D9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A0480" w:rsidRPr="004E7801" w:rsidRDefault="004A0480" w:rsidP="00E577D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E577D9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E577D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4E7801" w:rsidRDefault="004A0480" w:rsidP="00E577D9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  <w:r w:rsidRPr="004E7801">
              <w:rPr>
                <w:rFonts w:ascii="ISOCPEUR" w:hAnsi="ISOCPEUR"/>
                <w:sz w:val="28"/>
                <w:szCs w:val="28"/>
                <w:u w:val="single"/>
              </w:rPr>
              <w:t>Оповещатели</w:t>
            </w:r>
          </w:p>
        </w:tc>
        <w:tc>
          <w:tcPr>
            <w:tcW w:w="3439" w:type="dxa"/>
            <w:vAlign w:val="center"/>
          </w:tcPr>
          <w:p w:rsidR="004A0480" w:rsidRPr="004E7801" w:rsidRDefault="004A0480" w:rsidP="00E577D9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4A0480" w:rsidRPr="004E7801" w:rsidRDefault="004A0480" w:rsidP="00E577D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Pr="004E7801" w:rsidRDefault="004A0480" w:rsidP="00E577D9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vAlign w:val="center"/>
          </w:tcPr>
          <w:p w:rsidR="004A0480" w:rsidRPr="004E7801" w:rsidRDefault="004A0480" w:rsidP="00E577D9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center"/>
          </w:tcPr>
          <w:p w:rsidR="004A0480" w:rsidRPr="004E7801" w:rsidRDefault="004A0480" w:rsidP="00E577D9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A0480" w:rsidRPr="004E7801" w:rsidRDefault="004A0480" w:rsidP="00E577D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E577D9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E577D9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4E7801" w:rsidRDefault="004A0480" w:rsidP="00E577D9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u w:val="single"/>
              </w:rPr>
            </w:pPr>
          </w:p>
        </w:tc>
        <w:tc>
          <w:tcPr>
            <w:tcW w:w="3439" w:type="dxa"/>
            <w:vAlign w:val="center"/>
          </w:tcPr>
          <w:p w:rsidR="004A0480" w:rsidRPr="004E7801" w:rsidRDefault="004A0480" w:rsidP="00E577D9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4A0480" w:rsidRPr="004E7801" w:rsidRDefault="004A0480" w:rsidP="00E577D9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Pr="004E7801" w:rsidRDefault="004A0480" w:rsidP="00E577D9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vAlign w:val="center"/>
          </w:tcPr>
          <w:p w:rsidR="004A0480" w:rsidRPr="004E7801" w:rsidRDefault="004A0480" w:rsidP="00E577D9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vAlign w:val="center"/>
          </w:tcPr>
          <w:p w:rsidR="004A0480" w:rsidRPr="004E7801" w:rsidRDefault="004A0480" w:rsidP="00E577D9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A0480" w:rsidRPr="004E7801" w:rsidRDefault="004A0480" w:rsidP="00E577D9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E577D9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13358C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E122A7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4E7801" w:rsidRDefault="004A0480" w:rsidP="00E122A7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Широкополосный настенный громкоговоритель</w:t>
            </w:r>
          </w:p>
        </w:tc>
        <w:tc>
          <w:tcPr>
            <w:tcW w:w="3439" w:type="dxa"/>
            <w:vAlign w:val="center"/>
          </w:tcPr>
          <w:p w:rsidR="004A0480" w:rsidRPr="004E7801" w:rsidRDefault="004A0480" w:rsidP="00E122A7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LPA-6W</w:t>
            </w:r>
          </w:p>
        </w:tc>
        <w:tc>
          <w:tcPr>
            <w:tcW w:w="1986" w:type="dxa"/>
            <w:vAlign w:val="center"/>
          </w:tcPr>
          <w:p w:rsidR="004A0480" w:rsidRPr="004E7801" w:rsidRDefault="004A0480" w:rsidP="00E122A7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:rsidR="004A0480" w:rsidRPr="004E7801" w:rsidRDefault="004A0480" w:rsidP="00E122A7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4A0480" w:rsidRPr="004E7801" w:rsidRDefault="004A0480" w:rsidP="00E122A7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A0480" w:rsidRPr="004E7801" w:rsidRDefault="004A0480" w:rsidP="00E122A7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</w:rPr>
              <w:t>520</w:t>
            </w:r>
          </w:p>
        </w:tc>
        <w:tc>
          <w:tcPr>
            <w:tcW w:w="1418" w:type="dxa"/>
            <w:vAlign w:val="center"/>
          </w:tcPr>
          <w:p w:rsidR="004A0480" w:rsidRPr="004E7801" w:rsidRDefault="004A0480" w:rsidP="00E122A7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E122A7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4A0480" w:rsidRPr="004E7801" w:rsidTr="0013358C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E122A7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Default="004A0480" w:rsidP="00E122A7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Настенный громкоговоритель</w:t>
            </w:r>
          </w:p>
        </w:tc>
        <w:tc>
          <w:tcPr>
            <w:tcW w:w="3439" w:type="dxa"/>
            <w:vAlign w:val="center"/>
          </w:tcPr>
          <w:p w:rsidR="004A0480" w:rsidRPr="00E122A7" w:rsidRDefault="004A0480" w:rsidP="00E122A7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</w:t>
            </w:r>
            <w:r>
              <w:rPr>
                <w:rFonts w:ascii="ISOCPEUR" w:hAnsi="ISOCPEUR"/>
                <w:sz w:val="28"/>
                <w:szCs w:val="28"/>
              </w:rPr>
              <w:t>05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W</w:t>
            </w:r>
            <w:r>
              <w:rPr>
                <w:rFonts w:ascii="ISOCPEUR" w:hAnsi="ISOCPEUR"/>
                <w:sz w:val="28"/>
                <w:szCs w:val="28"/>
              </w:rPr>
              <w:t>3</w:t>
            </w:r>
          </w:p>
        </w:tc>
        <w:tc>
          <w:tcPr>
            <w:tcW w:w="1986" w:type="dxa"/>
            <w:vAlign w:val="center"/>
          </w:tcPr>
          <w:p w:rsidR="004A0480" w:rsidRPr="004E7801" w:rsidRDefault="004A0480" w:rsidP="00E122A7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:rsidR="004A0480" w:rsidRDefault="004A0480" w:rsidP="00E122A7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4A0480" w:rsidRDefault="004A0480" w:rsidP="00E122A7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A0480" w:rsidRDefault="004A0480" w:rsidP="00E122A7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45</w:t>
            </w:r>
          </w:p>
        </w:tc>
        <w:tc>
          <w:tcPr>
            <w:tcW w:w="1418" w:type="dxa"/>
            <w:vAlign w:val="center"/>
          </w:tcPr>
          <w:p w:rsidR="004A0480" w:rsidRPr="004E7801" w:rsidRDefault="004A0480" w:rsidP="00E122A7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E122A7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4A0480" w:rsidRPr="004E7801" w:rsidTr="0013358C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E122A7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Default="004A0480" w:rsidP="00E122A7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Широкополосный настенный громкоговоритель</w:t>
            </w:r>
          </w:p>
        </w:tc>
        <w:tc>
          <w:tcPr>
            <w:tcW w:w="3439" w:type="dxa"/>
            <w:vAlign w:val="center"/>
          </w:tcPr>
          <w:p w:rsidR="004A0480" w:rsidRDefault="004A0480" w:rsidP="00E122A7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</w:t>
            </w:r>
            <w:r>
              <w:rPr>
                <w:rFonts w:ascii="ISOCPEUR" w:hAnsi="ISOCPEUR"/>
                <w:sz w:val="28"/>
                <w:szCs w:val="28"/>
              </w:rPr>
              <w:t>10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W</w:t>
            </w:r>
          </w:p>
        </w:tc>
        <w:tc>
          <w:tcPr>
            <w:tcW w:w="1986" w:type="dxa"/>
            <w:vAlign w:val="center"/>
          </w:tcPr>
          <w:p w:rsidR="004A0480" w:rsidRPr="004E7801" w:rsidRDefault="004A0480" w:rsidP="00E122A7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:rsidR="004A0480" w:rsidRDefault="004A0480" w:rsidP="00E122A7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4A0480" w:rsidRDefault="004A0480" w:rsidP="00E122A7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A0480" w:rsidRDefault="004A0480" w:rsidP="00E122A7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62</w:t>
            </w:r>
          </w:p>
        </w:tc>
        <w:tc>
          <w:tcPr>
            <w:tcW w:w="1418" w:type="dxa"/>
            <w:vAlign w:val="center"/>
          </w:tcPr>
          <w:p w:rsidR="004A0480" w:rsidRPr="004E7801" w:rsidRDefault="004A0480" w:rsidP="00E122A7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E122A7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4A0480" w:rsidRPr="004E7801" w:rsidTr="0013358C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E122A7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Default="004A0480" w:rsidP="00E122A7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Широкополосный настенный громкоговоритель</w:t>
            </w:r>
          </w:p>
        </w:tc>
        <w:tc>
          <w:tcPr>
            <w:tcW w:w="3439" w:type="dxa"/>
            <w:vAlign w:val="center"/>
          </w:tcPr>
          <w:p w:rsidR="004A0480" w:rsidRDefault="004A0480" w:rsidP="00E122A7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LPA-6V</w:t>
            </w:r>
          </w:p>
        </w:tc>
        <w:tc>
          <w:tcPr>
            <w:tcW w:w="1986" w:type="dxa"/>
            <w:vAlign w:val="center"/>
          </w:tcPr>
          <w:p w:rsidR="004A0480" w:rsidRPr="004E7801" w:rsidRDefault="004A0480" w:rsidP="00E122A7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:rsidR="004A0480" w:rsidRDefault="004A0480" w:rsidP="00E122A7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4A0480" w:rsidRDefault="004A0480" w:rsidP="00E122A7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A0480" w:rsidRDefault="004A0480" w:rsidP="00E122A7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16</w:t>
            </w:r>
          </w:p>
        </w:tc>
        <w:tc>
          <w:tcPr>
            <w:tcW w:w="1418" w:type="dxa"/>
            <w:vAlign w:val="center"/>
          </w:tcPr>
          <w:p w:rsidR="004A0480" w:rsidRPr="004E7801" w:rsidRDefault="004A0480" w:rsidP="00E122A7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E122A7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E122A7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Default="004A0480" w:rsidP="00E122A7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proofErr w:type="spellStart"/>
            <w:r>
              <w:rPr>
                <w:rFonts w:ascii="ISOCPEUR" w:hAnsi="ISOCPEUR"/>
                <w:sz w:val="28"/>
                <w:szCs w:val="28"/>
              </w:rPr>
              <w:t>Двухполосный</w:t>
            </w:r>
            <w:proofErr w:type="spellEnd"/>
            <w:r>
              <w:rPr>
                <w:rFonts w:ascii="ISOCPEUR" w:hAnsi="ISOCPEUR"/>
                <w:sz w:val="28"/>
                <w:szCs w:val="28"/>
              </w:rPr>
              <w:t xml:space="preserve"> потолочный громкоговоритель</w:t>
            </w:r>
          </w:p>
        </w:tc>
        <w:tc>
          <w:tcPr>
            <w:tcW w:w="3439" w:type="dxa"/>
            <w:vAlign w:val="center"/>
          </w:tcPr>
          <w:p w:rsidR="004A0480" w:rsidRPr="00E122A7" w:rsidRDefault="004A0480" w:rsidP="00E122A7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LPA-06CL22</w:t>
            </w:r>
          </w:p>
        </w:tc>
        <w:tc>
          <w:tcPr>
            <w:tcW w:w="1986" w:type="dxa"/>
            <w:vAlign w:val="center"/>
          </w:tcPr>
          <w:p w:rsidR="004A0480" w:rsidRPr="004E7801" w:rsidRDefault="004A0480" w:rsidP="00E122A7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:rsidR="004A0480" w:rsidRDefault="004A0480" w:rsidP="00E122A7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4A0480" w:rsidRDefault="004A0480" w:rsidP="00E122A7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A0480" w:rsidRDefault="004A0480" w:rsidP="00E122A7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33</w:t>
            </w:r>
          </w:p>
        </w:tc>
        <w:tc>
          <w:tcPr>
            <w:tcW w:w="1418" w:type="dxa"/>
            <w:vAlign w:val="center"/>
          </w:tcPr>
          <w:p w:rsidR="004A0480" w:rsidRPr="004E7801" w:rsidRDefault="004A0480" w:rsidP="00E122A7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E122A7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E122A7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E122A7" w:rsidRDefault="004A0480" w:rsidP="00E122A7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Звуковой прожектор</w:t>
            </w:r>
          </w:p>
        </w:tc>
        <w:tc>
          <w:tcPr>
            <w:tcW w:w="3439" w:type="dxa"/>
            <w:vAlign w:val="center"/>
          </w:tcPr>
          <w:p w:rsidR="004A0480" w:rsidRDefault="004A0480" w:rsidP="00E122A7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LPA-20P</w:t>
            </w:r>
          </w:p>
        </w:tc>
        <w:tc>
          <w:tcPr>
            <w:tcW w:w="1986" w:type="dxa"/>
            <w:vAlign w:val="center"/>
          </w:tcPr>
          <w:p w:rsidR="004A0480" w:rsidRPr="004E7801" w:rsidRDefault="004A0480" w:rsidP="00E122A7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:rsidR="004A0480" w:rsidRDefault="004A0480" w:rsidP="00BD1DEF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:rsidR="004A0480" w:rsidRDefault="004A0480" w:rsidP="00E122A7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A0480" w:rsidRDefault="004A0480" w:rsidP="00E122A7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4A0480" w:rsidRPr="004E7801" w:rsidRDefault="004A0480" w:rsidP="00E122A7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E122A7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E122A7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4E7801" w:rsidRDefault="004A0480" w:rsidP="00E122A7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:rsidR="004A0480" w:rsidRPr="004E7801" w:rsidRDefault="004A0480" w:rsidP="00E122A7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986" w:type="dxa"/>
            <w:vAlign w:val="center"/>
          </w:tcPr>
          <w:p w:rsidR="004A0480" w:rsidRPr="004E7801" w:rsidRDefault="004A0480" w:rsidP="00E122A7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:rsidR="004A0480" w:rsidRPr="004E7801" w:rsidRDefault="004A0480" w:rsidP="00E122A7">
            <w:pPr>
              <w:keepLines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4A0480" w:rsidRPr="004E7801" w:rsidRDefault="004A0480" w:rsidP="00E122A7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4A0480" w:rsidRPr="004E7801" w:rsidRDefault="004A0480" w:rsidP="00E122A7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4A0480" w:rsidRPr="004E7801" w:rsidRDefault="004A0480" w:rsidP="00E122A7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E122A7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4A0480" w:rsidRPr="00E122A7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E122A7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6268F4" w:rsidRDefault="004A0480" w:rsidP="00DF0774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u w:val="single"/>
              </w:rPr>
              <w:t xml:space="preserve">Огнестойкая кабельная линия </w:t>
            </w:r>
            <w:r w:rsidRPr="00C160F9">
              <w:rPr>
                <w:rFonts w:ascii="ISOCPEUR" w:hAnsi="ISOCPEUR"/>
                <w:sz w:val="28"/>
                <w:szCs w:val="28"/>
                <w:u w:val="single"/>
              </w:rPr>
              <w:t>“</w:t>
            </w:r>
            <w:proofErr w:type="spellStart"/>
            <w:r>
              <w:rPr>
                <w:rFonts w:ascii="ISOCPEUR" w:hAnsi="ISOCPEUR"/>
                <w:sz w:val="28"/>
                <w:szCs w:val="28"/>
                <w:u w:val="single"/>
              </w:rPr>
              <w:t>ЛуисОКЛ</w:t>
            </w:r>
            <w:proofErr w:type="spellEnd"/>
            <w:r w:rsidRPr="00C160F9">
              <w:rPr>
                <w:rFonts w:ascii="ISOCPEUR" w:hAnsi="ISOCPEUR"/>
                <w:sz w:val="28"/>
                <w:szCs w:val="28"/>
                <w:u w:val="single"/>
              </w:rPr>
              <w:t>”</w:t>
            </w:r>
            <w:r w:rsidRPr="00E122A7">
              <w:rPr>
                <w:rFonts w:ascii="ISOCPEUR" w:hAnsi="ISOCPEUR"/>
                <w:sz w:val="28"/>
                <w:szCs w:val="28"/>
                <w:u w:val="single"/>
              </w:rPr>
              <w:t xml:space="preserve"> </w:t>
            </w:r>
            <w:r>
              <w:rPr>
                <w:rFonts w:ascii="ISOCPEUR" w:hAnsi="ISOCPEUR"/>
                <w:sz w:val="28"/>
                <w:szCs w:val="28"/>
                <w:u w:val="single"/>
              </w:rPr>
              <w:t>в составе:</w:t>
            </w:r>
          </w:p>
        </w:tc>
        <w:tc>
          <w:tcPr>
            <w:tcW w:w="3439" w:type="dxa"/>
            <w:vAlign w:val="center"/>
          </w:tcPr>
          <w:p w:rsidR="004A0480" w:rsidRPr="006F1D54" w:rsidRDefault="004A0480" w:rsidP="00E122A7">
            <w:pPr>
              <w:keepLines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4A0480" w:rsidRPr="00E122A7" w:rsidRDefault="004A0480" w:rsidP="00E122A7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Pr="004E7801" w:rsidRDefault="004A0480" w:rsidP="00E122A7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4A0480" w:rsidRPr="00E122A7" w:rsidRDefault="004A0480" w:rsidP="00E122A7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4A0480" w:rsidRPr="00E122A7" w:rsidRDefault="004A0480" w:rsidP="00E122A7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A0480" w:rsidRPr="00E122A7" w:rsidRDefault="004A0480" w:rsidP="00E122A7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E122A7" w:rsidRDefault="004A0480" w:rsidP="00E122A7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E122A7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E122A7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4E7801" w:rsidRDefault="004A0480" w:rsidP="00E122A7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:rsidR="004A0480" w:rsidRPr="00E122A7" w:rsidRDefault="004A0480" w:rsidP="00E122A7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4A0480" w:rsidRPr="00E122A7" w:rsidRDefault="004A0480" w:rsidP="00E122A7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Pr="004E7801" w:rsidRDefault="004A0480" w:rsidP="00E122A7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4A0480" w:rsidRPr="00E122A7" w:rsidRDefault="004A0480" w:rsidP="00E122A7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4A0480" w:rsidRPr="00E122A7" w:rsidRDefault="004A0480" w:rsidP="00E122A7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A0480" w:rsidRPr="00E122A7" w:rsidRDefault="004A0480" w:rsidP="00E122A7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E122A7" w:rsidRDefault="004A0480" w:rsidP="00E122A7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EE54A0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263272" w:rsidRDefault="004A0480" w:rsidP="00EE54A0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263272">
              <w:rPr>
                <w:rFonts w:ascii="ISOCPEUR" w:hAnsi="ISOCPEUR"/>
                <w:sz w:val="28"/>
                <w:szCs w:val="28"/>
              </w:rPr>
              <w:t>Безгалоненный</w:t>
            </w:r>
            <w:proofErr w:type="spellEnd"/>
            <w:r w:rsidRPr="00263272">
              <w:rPr>
                <w:rFonts w:ascii="ISOCPEUR" w:hAnsi="ISOCPEUR"/>
                <w:sz w:val="28"/>
                <w:szCs w:val="28"/>
              </w:rPr>
              <w:t xml:space="preserve"> огнестойкий кабель</w:t>
            </w:r>
          </w:p>
        </w:tc>
        <w:tc>
          <w:tcPr>
            <w:tcW w:w="3439" w:type="dxa"/>
            <w:vAlign w:val="center"/>
          </w:tcPr>
          <w:p w:rsidR="004A0480" w:rsidRPr="00263272" w:rsidRDefault="004A0480" w:rsidP="00EE54A0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proofErr w:type="spellStart"/>
            <w:r w:rsidRPr="00263272">
              <w:rPr>
                <w:rFonts w:ascii="ISOCPEUR" w:hAnsi="ISOCPEUR"/>
                <w:sz w:val="28"/>
                <w:szCs w:val="28"/>
              </w:rPr>
              <w:t>КСРПнг</w:t>
            </w:r>
            <w:proofErr w:type="spellEnd"/>
            <w:r w:rsidRPr="00263272">
              <w:rPr>
                <w:rFonts w:ascii="ISOCPEUR" w:hAnsi="ISOCPEUR"/>
                <w:sz w:val="28"/>
                <w:szCs w:val="28"/>
              </w:rPr>
              <w:t>(А)-</w:t>
            </w:r>
            <w:r w:rsidRPr="00263272">
              <w:rPr>
                <w:rFonts w:ascii="ISOCPEUR" w:hAnsi="ISOCPEUR"/>
                <w:sz w:val="28"/>
                <w:szCs w:val="28"/>
                <w:lang w:val="en-US"/>
              </w:rPr>
              <w:t>FRHF 1x2x0,97</w:t>
            </w:r>
          </w:p>
        </w:tc>
        <w:tc>
          <w:tcPr>
            <w:tcW w:w="1986" w:type="dxa"/>
            <w:vAlign w:val="center"/>
          </w:tcPr>
          <w:p w:rsidR="004A0480" w:rsidRPr="0094295A" w:rsidRDefault="004A0480" w:rsidP="00EE54A0">
            <w:pPr>
              <w:keepLines/>
              <w:ind w:left="115"/>
              <w:jc w:val="center"/>
              <w:rPr>
                <w:rFonts w:ascii="ISOCPEUR" w:hAnsi="ISOCPEUR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vAlign w:val="center"/>
          </w:tcPr>
          <w:p w:rsidR="004A0480" w:rsidRPr="0094295A" w:rsidRDefault="004A0480" w:rsidP="00EE54A0">
            <w:pPr>
              <w:keepLines/>
              <w:jc w:val="center"/>
              <w:rPr>
                <w:rFonts w:ascii="ISOCPEUR" w:hAnsi="ISOCPEUR"/>
                <w:color w:val="FF0000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:rsidR="004A0480" w:rsidRPr="00263272" w:rsidRDefault="004A0480" w:rsidP="00EE54A0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131" w:type="dxa"/>
            <w:vAlign w:val="center"/>
          </w:tcPr>
          <w:p w:rsidR="004A0480" w:rsidRPr="00263272" w:rsidRDefault="004A0480" w:rsidP="00EE54A0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</w:rPr>
              <w:t>6283</w:t>
            </w:r>
          </w:p>
        </w:tc>
        <w:tc>
          <w:tcPr>
            <w:tcW w:w="1418" w:type="dxa"/>
            <w:vAlign w:val="center"/>
          </w:tcPr>
          <w:p w:rsidR="004A0480" w:rsidRPr="004E7801" w:rsidRDefault="004A0480" w:rsidP="00EE54A0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EE54A0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</w:tr>
      <w:tr w:rsidR="004A0480" w:rsidRPr="00BD1DEF" w:rsidTr="006F1D54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EE54A0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263272" w:rsidRDefault="004A0480" w:rsidP="00EE54A0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263272">
              <w:rPr>
                <w:rFonts w:ascii="ISOCPEUR" w:hAnsi="ISOCPEUR"/>
                <w:sz w:val="28"/>
                <w:szCs w:val="28"/>
              </w:rPr>
              <w:t>Безгалоненный</w:t>
            </w:r>
            <w:proofErr w:type="spellEnd"/>
            <w:r w:rsidRPr="00263272">
              <w:rPr>
                <w:rFonts w:ascii="ISOCPEUR" w:hAnsi="ISOCPEUR"/>
                <w:sz w:val="28"/>
                <w:szCs w:val="28"/>
              </w:rPr>
              <w:t xml:space="preserve"> огнестойкий кабель</w:t>
            </w:r>
          </w:p>
        </w:tc>
        <w:tc>
          <w:tcPr>
            <w:tcW w:w="3439" w:type="dxa"/>
            <w:vAlign w:val="center"/>
          </w:tcPr>
          <w:p w:rsidR="004A0480" w:rsidRPr="00263272" w:rsidRDefault="004A0480" w:rsidP="00EE54A0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proofErr w:type="spellStart"/>
            <w:r w:rsidRPr="00263272">
              <w:rPr>
                <w:rFonts w:ascii="ISOCPEUR" w:hAnsi="ISOCPEUR"/>
                <w:sz w:val="28"/>
                <w:szCs w:val="28"/>
              </w:rPr>
              <w:t>КСРПнг</w:t>
            </w:r>
            <w:proofErr w:type="spellEnd"/>
            <w:r w:rsidRPr="00263272">
              <w:rPr>
                <w:rFonts w:ascii="ISOCPEUR" w:hAnsi="ISOCPEUR"/>
                <w:sz w:val="28"/>
                <w:szCs w:val="28"/>
              </w:rPr>
              <w:t>(А)-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FRHF 1x2x1,13</w:t>
            </w:r>
          </w:p>
        </w:tc>
        <w:tc>
          <w:tcPr>
            <w:tcW w:w="1986" w:type="dxa"/>
            <w:vAlign w:val="center"/>
          </w:tcPr>
          <w:p w:rsidR="004A0480" w:rsidRPr="0094295A" w:rsidRDefault="004A0480" w:rsidP="00EE54A0">
            <w:pPr>
              <w:keepLines/>
              <w:ind w:left="115"/>
              <w:jc w:val="center"/>
              <w:rPr>
                <w:rFonts w:ascii="ISOCPEUR" w:hAnsi="ISOCPEUR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Pr="0094295A" w:rsidRDefault="004A0480" w:rsidP="00EE54A0">
            <w:pPr>
              <w:keepLines/>
              <w:jc w:val="center"/>
              <w:rPr>
                <w:rFonts w:ascii="ISOCPEUR" w:hAnsi="ISOCPEUR"/>
                <w:color w:val="FF0000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:rsidR="004A0480" w:rsidRPr="00263272" w:rsidRDefault="004A0480" w:rsidP="00EE54A0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131" w:type="dxa"/>
            <w:vAlign w:val="center"/>
          </w:tcPr>
          <w:p w:rsidR="004A0480" w:rsidRPr="00EE54A0" w:rsidRDefault="004A0480" w:rsidP="00EE54A0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2341</w:t>
            </w:r>
          </w:p>
        </w:tc>
        <w:tc>
          <w:tcPr>
            <w:tcW w:w="1418" w:type="dxa"/>
            <w:vAlign w:val="center"/>
          </w:tcPr>
          <w:p w:rsidR="004A0480" w:rsidRPr="00BD1DEF" w:rsidRDefault="004A0480" w:rsidP="00EE54A0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BD1DEF" w:rsidRDefault="004A0480" w:rsidP="00EE54A0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BD1DEF" w:rsidTr="006F1D54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EE54A0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263272" w:rsidRDefault="004A0480" w:rsidP="00EE54A0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263272">
              <w:rPr>
                <w:rFonts w:ascii="ISOCPEUR" w:hAnsi="ISOCPEUR"/>
                <w:sz w:val="28"/>
                <w:szCs w:val="28"/>
              </w:rPr>
              <w:t>Безгалоненный</w:t>
            </w:r>
            <w:proofErr w:type="spellEnd"/>
            <w:r w:rsidRPr="00263272">
              <w:rPr>
                <w:rFonts w:ascii="ISOCPEUR" w:hAnsi="ISOCPEUR"/>
                <w:sz w:val="28"/>
                <w:szCs w:val="28"/>
              </w:rPr>
              <w:t xml:space="preserve"> огнестойкий кабель</w:t>
            </w:r>
          </w:p>
        </w:tc>
        <w:tc>
          <w:tcPr>
            <w:tcW w:w="3439" w:type="dxa"/>
            <w:vAlign w:val="center"/>
          </w:tcPr>
          <w:p w:rsidR="004A0480" w:rsidRPr="00263272" w:rsidRDefault="004A0480" w:rsidP="00EE54A0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proofErr w:type="spellStart"/>
            <w:r w:rsidRPr="00263272">
              <w:rPr>
                <w:rFonts w:ascii="ISOCPEUR" w:hAnsi="ISOCPEUR"/>
                <w:sz w:val="28"/>
                <w:szCs w:val="28"/>
              </w:rPr>
              <w:t>КСРПнг</w:t>
            </w:r>
            <w:proofErr w:type="spellEnd"/>
            <w:r w:rsidRPr="00263272">
              <w:rPr>
                <w:rFonts w:ascii="ISOCPEUR" w:hAnsi="ISOCPEUR"/>
                <w:sz w:val="28"/>
                <w:szCs w:val="28"/>
              </w:rPr>
              <w:t>(А)-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FRHF 1x2x1,38</w:t>
            </w:r>
          </w:p>
        </w:tc>
        <w:tc>
          <w:tcPr>
            <w:tcW w:w="1986" w:type="dxa"/>
            <w:vAlign w:val="center"/>
          </w:tcPr>
          <w:p w:rsidR="004A0480" w:rsidRPr="0094295A" w:rsidRDefault="004A0480" w:rsidP="00EE54A0">
            <w:pPr>
              <w:keepLines/>
              <w:ind w:left="115"/>
              <w:jc w:val="center"/>
              <w:rPr>
                <w:rFonts w:ascii="ISOCPEUR" w:hAnsi="ISOCPEUR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Pr="0094295A" w:rsidRDefault="004A0480" w:rsidP="00EE54A0">
            <w:pPr>
              <w:keepLines/>
              <w:spacing w:line="276" w:lineRule="auto"/>
              <w:jc w:val="center"/>
              <w:rPr>
                <w:rFonts w:ascii="ISOCPEUR" w:hAnsi="ISOCPEUR"/>
                <w:color w:val="FF0000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:rsidR="004A0480" w:rsidRPr="00263272" w:rsidRDefault="004A0480" w:rsidP="00EE54A0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131" w:type="dxa"/>
            <w:vAlign w:val="center"/>
          </w:tcPr>
          <w:p w:rsidR="004A0480" w:rsidRPr="00263272" w:rsidRDefault="004A0480" w:rsidP="00EE54A0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2659</w:t>
            </w:r>
          </w:p>
        </w:tc>
        <w:tc>
          <w:tcPr>
            <w:tcW w:w="1418" w:type="dxa"/>
            <w:vAlign w:val="center"/>
          </w:tcPr>
          <w:p w:rsidR="004A0480" w:rsidRPr="00BD1DEF" w:rsidRDefault="004A0480" w:rsidP="00EE54A0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BD1DEF" w:rsidRDefault="004A0480" w:rsidP="00EE54A0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7E0DD9" w:rsidTr="006F1D54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EE54A0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EE54A0" w:rsidRDefault="004A0480" w:rsidP="00EE54A0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EE54A0">
              <w:rPr>
                <w:rFonts w:ascii="ISOCPEUR" w:hAnsi="ISOCPEUR"/>
                <w:sz w:val="28"/>
                <w:szCs w:val="28"/>
              </w:rPr>
              <w:t xml:space="preserve">Огнестойкий кабель </w:t>
            </w:r>
            <w:proofErr w:type="spellStart"/>
            <w:r w:rsidRPr="00EE54A0">
              <w:rPr>
                <w:rFonts w:ascii="ISOCPEUR" w:hAnsi="ISOCPEUR"/>
                <w:sz w:val="28"/>
                <w:szCs w:val="28"/>
                <w:lang w:val="en-US"/>
              </w:rPr>
              <w:t>ParLan</w:t>
            </w:r>
            <w:proofErr w:type="spellEnd"/>
            <w:r w:rsidRPr="00EE54A0">
              <w:rPr>
                <w:rFonts w:ascii="ISOCPEUR" w:hAnsi="ISOCPEUR"/>
                <w:sz w:val="28"/>
                <w:szCs w:val="28"/>
              </w:rPr>
              <w:t xml:space="preserve"> </w:t>
            </w:r>
            <w:r w:rsidRPr="00EE54A0">
              <w:rPr>
                <w:rFonts w:ascii="ISOCPEUR" w:hAnsi="ISOCPEUR"/>
                <w:sz w:val="28"/>
                <w:szCs w:val="28"/>
                <w:lang w:val="en-US"/>
              </w:rPr>
              <w:t>Cat</w:t>
            </w:r>
            <w:r w:rsidRPr="00EE54A0">
              <w:rPr>
                <w:rFonts w:ascii="ISOCPEUR" w:hAnsi="ISOCPEUR"/>
                <w:sz w:val="28"/>
                <w:szCs w:val="28"/>
              </w:rPr>
              <w:t>5</w:t>
            </w:r>
            <w:r w:rsidRPr="00EE54A0">
              <w:rPr>
                <w:rFonts w:ascii="ISOCPEUR" w:hAnsi="ISOCPEUR"/>
                <w:sz w:val="28"/>
                <w:szCs w:val="28"/>
                <w:lang w:val="en-US"/>
              </w:rPr>
              <w:t>e</w:t>
            </w:r>
            <w:r w:rsidRPr="00EE54A0">
              <w:rPr>
                <w:rFonts w:ascii="ISOCPEUR" w:hAnsi="ISOCPEUR"/>
                <w:sz w:val="28"/>
                <w:szCs w:val="28"/>
              </w:rPr>
              <w:t xml:space="preserve"> </w:t>
            </w:r>
            <w:r w:rsidRPr="00EE54A0">
              <w:rPr>
                <w:rFonts w:ascii="ISOCPEUR" w:hAnsi="ISOCPEUR"/>
                <w:sz w:val="28"/>
                <w:szCs w:val="28"/>
                <w:lang w:val="en-US"/>
              </w:rPr>
              <w:t>U</w:t>
            </w:r>
            <w:r w:rsidRPr="00EE54A0">
              <w:rPr>
                <w:rFonts w:ascii="ISOCPEUR" w:hAnsi="ISOCPEUR"/>
                <w:sz w:val="28"/>
                <w:szCs w:val="28"/>
              </w:rPr>
              <w:t>/</w:t>
            </w:r>
            <w:r w:rsidRPr="00EE54A0">
              <w:rPr>
                <w:rFonts w:ascii="ISOCPEUR" w:hAnsi="ISOCPEUR"/>
                <w:sz w:val="28"/>
                <w:szCs w:val="28"/>
                <w:lang w:val="en-US"/>
              </w:rPr>
              <w:t>UTP</w:t>
            </w:r>
          </w:p>
        </w:tc>
        <w:tc>
          <w:tcPr>
            <w:tcW w:w="3439" w:type="dxa"/>
            <w:vAlign w:val="center"/>
          </w:tcPr>
          <w:p w:rsidR="004A0480" w:rsidRPr="00EE54A0" w:rsidRDefault="004A0480" w:rsidP="00EE54A0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EE54A0">
              <w:rPr>
                <w:rFonts w:ascii="ISOCPEUR" w:hAnsi="ISOCPEUR"/>
                <w:sz w:val="28"/>
                <w:szCs w:val="28"/>
                <w:lang w:val="en-US"/>
              </w:rPr>
              <w:t>ZH</w:t>
            </w:r>
            <w:r w:rsidRPr="00EE54A0">
              <w:rPr>
                <w:rFonts w:ascii="ISOCPEUR" w:hAnsi="ISOCPEUR"/>
                <w:sz w:val="28"/>
                <w:szCs w:val="28"/>
              </w:rPr>
              <w:t xml:space="preserve"> </w:t>
            </w:r>
            <w:proofErr w:type="spellStart"/>
            <w:r w:rsidRPr="00EE54A0">
              <w:rPr>
                <w:rFonts w:ascii="ISOCPEUR" w:hAnsi="ISOCPEUR"/>
                <w:sz w:val="28"/>
                <w:szCs w:val="28"/>
              </w:rPr>
              <w:t>нг</w:t>
            </w:r>
            <w:proofErr w:type="spellEnd"/>
            <w:r w:rsidRPr="00EE54A0">
              <w:rPr>
                <w:rFonts w:ascii="ISOCPEUR" w:hAnsi="ISOCPEUR"/>
                <w:sz w:val="28"/>
                <w:szCs w:val="28"/>
              </w:rPr>
              <w:t>(А)-</w:t>
            </w:r>
            <w:r w:rsidRPr="00EE54A0">
              <w:rPr>
                <w:rFonts w:ascii="ISOCPEUR" w:hAnsi="ISOCPEUR"/>
                <w:sz w:val="28"/>
                <w:szCs w:val="28"/>
                <w:lang w:val="en-US"/>
              </w:rPr>
              <w:t>FRHF</w:t>
            </w:r>
            <w:r w:rsidRPr="00EE54A0">
              <w:rPr>
                <w:rFonts w:ascii="ISOCPEUR" w:hAnsi="ISOCPEUR"/>
                <w:sz w:val="28"/>
                <w:szCs w:val="28"/>
              </w:rPr>
              <w:t xml:space="preserve"> 4</w:t>
            </w:r>
            <w:r w:rsidRPr="00EE54A0">
              <w:rPr>
                <w:rFonts w:ascii="ISOCPEUR" w:hAnsi="ISOCPEUR"/>
                <w:sz w:val="28"/>
                <w:szCs w:val="28"/>
                <w:lang w:val="en-US"/>
              </w:rPr>
              <w:t>x</w:t>
            </w:r>
            <w:r w:rsidRPr="00EE54A0">
              <w:rPr>
                <w:rFonts w:ascii="ISOCPEUR" w:hAnsi="ISOCPEUR"/>
                <w:sz w:val="28"/>
                <w:szCs w:val="28"/>
              </w:rPr>
              <w:t>2</w:t>
            </w:r>
            <w:r w:rsidRPr="00EE54A0">
              <w:rPr>
                <w:rFonts w:ascii="ISOCPEUR" w:hAnsi="ISOCPEUR"/>
                <w:sz w:val="28"/>
                <w:szCs w:val="28"/>
                <w:lang w:val="en-US"/>
              </w:rPr>
              <w:t>x</w:t>
            </w:r>
            <w:r w:rsidRPr="00EE54A0">
              <w:rPr>
                <w:rFonts w:ascii="ISOCPEUR" w:hAnsi="ISOCPEUR"/>
                <w:sz w:val="28"/>
                <w:szCs w:val="28"/>
              </w:rPr>
              <w:t>0,52</w:t>
            </w:r>
          </w:p>
        </w:tc>
        <w:tc>
          <w:tcPr>
            <w:tcW w:w="1986" w:type="dxa"/>
            <w:vAlign w:val="center"/>
          </w:tcPr>
          <w:p w:rsidR="004A0480" w:rsidRPr="00EE54A0" w:rsidRDefault="004A0480" w:rsidP="00EE54A0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Pr="00EE54A0" w:rsidRDefault="004A0480" w:rsidP="00EE54A0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:rsidR="004A0480" w:rsidRPr="00EE54A0" w:rsidRDefault="004A0480" w:rsidP="004917CE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131" w:type="dxa"/>
            <w:vAlign w:val="center"/>
          </w:tcPr>
          <w:p w:rsidR="004A0480" w:rsidRPr="00EE54A0" w:rsidRDefault="004A0480" w:rsidP="00EE54A0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200</w:t>
            </w:r>
          </w:p>
        </w:tc>
        <w:tc>
          <w:tcPr>
            <w:tcW w:w="1418" w:type="dxa"/>
            <w:vAlign w:val="center"/>
          </w:tcPr>
          <w:p w:rsidR="004A0480" w:rsidRPr="007E0DD9" w:rsidRDefault="004A0480" w:rsidP="00EE54A0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7E0DD9" w:rsidRDefault="004A0480" w:rsidP="00EE54A0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BD1DEF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4917CE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7546E9" w:rsidRDefault="004A0480" w:rsidP="004917CE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7546E9">
              <w:rPr>
                <w:rFonts w:ascii="ISOCPEUR" w:hAnsi="ISOCPEUR"/>
                <w:sz w:val="28"/>
                <w:szCs w:val="28"/>
              </w:rPr>
              <w:t>Труба ПНД гибкая гофрированная ∅20 с протяжкой</w:t>
            </w:r>
          </w:p>
        </w:tc>
        <w:tc>
          <w:tcPr>
            <w:tcW w:w="3439" w:type="dxa"/>
            <w:vAlign w:val="center"/>
          </w:tcPr>
          <w:p w:rsidR="004A0480" w:rsidRPr="00DF0774" w:rsidRDefault="004A0480" w:rsidP="004917CE">
            <w:pPr>
              <w:keepLines/>
              <w:jc w:val="center"/>
              <w:rPr>
                <w:rFonts w:ascii="ISOCPEUR" w:hAnsi="ISOCPEUR"/>
                <w:color w:val="FF0000"/>
                <w:sz w:val="28"/>
                <w:szCs w:val="28"/>
              </w:rPr>
            </w:pPr>
            <w:r w:rsidRPr="002C5048">
              <w:rPr>
                <w:rStyle w:val="fontstyle01"/>
                <w:rFonts w:ascii="ISOCPEUR" w:hAnsi="ISOCPEUR"/>
                <w:sz w:val="28"/>
                <w:szCs w:val="28"/>
              </w:rPr>
              <w:t>719</w:t>
            </w:r>
            <w:r>
              <w:rPr>
                <w:rStyle w:val="fontstyle01"/>
                <w:rFonts w:ascii="ISOCPEUR" w:hAnsi="ISOCPEUR"/>
                <w:sz w:val="28"/>
                <w:szCs w:val="28"/>
              </w:rPr>
              <w:t>20</w:t>
            </w:r>
          </w:p>
        </w:tc>
        <w:tc>
          <w:tcPr>
            <w:tcW w:w="1986" w:type="dxa"/>
            <w:vAlign w:val="center"/>
          </w:tcPr>
          <w:p w:rsidR="004A0480" w:rsidRPr="00DF0774" w:rsidRDefault="004A0480" w:rsidP="004917CE">
            <w:pPr>
              <w:keepLines/>
              <w:ind w:left="115"/>
              <w:jc w:val="center"/>
              <w:rPr>
                <w:rFonts w:ascii="ISOCPEUR" w:hAnsi="ISOCPEUR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Pr="00DF0774" w:rsidRDefault="004A0480" w:rsidP="004917CE">
            <w:pPr>
              <w:keepLines/>
              <w:ind w:left="-27"/>
              <w:jc w:val="center"/>
              <w:rPr>
                <w:rFonts w:ascii="ISOCPEUR" w:hAnsi="ISOCPEUR"/>
                <w:color w:val="FF0000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:rsidR="004A0480" w:rsidRPr="00DF0774" w:rsidRDefault="004A0480" w:rsidP="004917CE">
            <w:pPr>
              <w:keepLines/>
              <w:ind w:left="-26"/>
              <w:jc w:val="center"/>
              <w:rPr>
                <w:rFonts w:ascii="ISOCPEUR" w:hAnsi="ISOCPEUR"/>
                <w:color w:val="FF0000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м.</w:t>
            </w:r>
          </w:p>
        </w:tc>
        <w:tc>
          <w:tcPr>
            <w:tcW w:w="1131" w:type="dxa"/>
            <w:vAlign w:val="center"/>
          </w:tcPr>
          <w:p w:rsidR="004A0480" w:rsidRPr="00DF0774" w:rsidRDefault="004A0480" w:rsidP="004917CE">
            <w:pPr>
              <w:keepLines/>
              <w:ind w:left="-32"/>
              <w:jc w:val="center"/>
              <w:rPr>
                <w:rFonts w:ascii="ISOCPEUR" w:hAnsi="ISOCPEUR"/>
                <w:color w:val="FF0000"/>
                <w:sz w:val="28"/>
                <w:szCs w:val="28"/>
              </w:rPr>
            </w:pPr>
            <w:r w:rsidRPr="004917CE">
              <w:rPr>
                <w:rFonts w:ascii="ISOCPEUR" w:hAnsi="ISOCPEUR"/>
                <w:sz w:val="28"/>
                <w:szCs w:val="28"/>
              </w:rPr>
              <w:t>2000</w:t>
            </w:r>
          </w:p>
        </w:tc>
        <w:tc>
          <w:tcPr>
            <w:tcW w:w="1418" w:type="dxa"/>
            <w:vAlign w:val="center"/>
          </w:tcPr>
          <w:p w:rsidR="004A0480" w:rsidRPr="00BD1DEF" w:rsidRDefault="004A0480" w:rsidP="004917C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BD1DEF" w:rsidRDefault="004A0480" w:rsidP="004917C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972DFA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A4719E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E9225A" w:rsidRDefault="004A0480" w:rsidP="00A4719E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E9225A">
              <w:rPr>
                <w:rFonts w:ascii="ISOCPEUR" w:hAnsi="ISOCPEUR"/>
                <w:sz w:val="28"/>
                <w:szCs w:val="28"/>
              </w:rPr>
              <w:t>Держатель оцинкованный односторонний, ∅</w:t>
            </w:r>
            <w:r>
              <w:rPr>
                <w:rFonts w:ascii="ISOCPEUR" w:hAnsi="ISOCPEUR"/>
                <w:sz w:val="28"/>
                <w:szCs w:val="28"/>
              </w:rPr>
              <w:t>19-20</w:t>
            </w:r>
          </w:p>
        </w:tc>
        <w:tc>
          <w:tcPr>
            <w:tcW w:w="3439" w:type="dxa"/>
            <w:vAlign w:val="center"/>
          </w:tcPr>
          <w:p w:rsidR="004A0480" w:rsidRPr="00E9225A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53342</w:t>
            </w:r>
          </w:p>
        </w:tc>
        <w:tc>
          <w:tcPr>
            <w:tcW w:w="1986" w:type="dxa"/>
            <w:vAlign w:val="center"/>
          </w:tcPr>
          <w:p w:rsidR="004A0480" w:rsidRPr="00E9225A" w:rsidRDefault="004A0480" w:rsidP="00A4719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Pr="00E9225A" w:rsidRDefault="004A0480" w:rsidP="00A4719E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:rsidR="004A0480" w:rsidRPr="00881CFE" w:rsidRDefault="004A0480" w:rsidP="00A4719E">
            <w:pPr>
              <w:keepLines/>
              <w:tabs>
                <w:tab w:val="left" w:pos="375"/>
                <w:tab w:val="center" w:pos="540"/>
              </w:tabs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A0480" w:rsidRPr="00E9225A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6500</w:t>
            </w:r>
          </w:p>
        </w:tc>
        <w:tc>
          <w:tcPr>
            <w:tcW w:w="1418" w:type="dxa"/>
            <w:vAlign w:val="center"/>
          </w:tcPr>
          <w:p w:rsidR="004A0480" w:rsidRPr="00E9225A" w:rsidRDefault="004A0480" w:rsidP="00A4719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E9225A" w:rsidRDefault="004A0480" w:rsidP="00A4719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F62100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A4719E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E9225A" w:rsidRDefault="004A0480" w:rsidP="00A4719E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AF0B62">
              <w:rPr>
                <w:rFonts w:ascii="ISOCPEUR" w:hAnsi="ISOCPEUR"/>
                <w:sz w:val="28"/>
                <w:szCs w:val="28"/>
              </w:rPr>
              <w:t>Универсальный дюбель 6х32 мм</w:t>
            </w:r>
          </w:p>
        </w:tc>
        <w:tc>
          <w:tcPr>
            <w:tcW w:w="3439" w:type="dxa"/>
            <w:vAlign w:val="center"/>
          </w:tcPr>
          <w:p w:rsidR="004A0480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F0B62">
              <w:rPr>
                <w:rFonts w:ascii="ISOCPEUR" w:hAnsi="ISOCPEUR"/>
                <w:sz w:val="28"/>
                <w:szCs w:val="28"/>
                <w:lang w:val="en-US" w:bidi="hi-IN"/>
              </w:rPr>
              <w:t>CM280632</w:t>
            </w:r>
          </w:p>
        </w:tc>
        <w:tc>
          <w:tcPr>
            <w:tcW w:w="1986" w:type="dxa"/>
            <w:vAlign w:val="center"/>
          </w:tcPr>
          <w:p w:rsidR="004A0480" w:rsidRPr="00E9225A" w:rsidRDefault="004A0480" w:rsidP="00A4719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Default="004A0480" w:rsidP="00A4719E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:rsidR="004A0480" w:rsidRPr="00881CFE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A0480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6500</w:t>
            </w:r>
          </w:p>
        </w:tc>
        <w:tc>
          <w:tcPr>
            <w:tcW w:w="1418" w:type="dxa"/>
            <w:vAlign w:val="center"/>
          </w:tcPr>
          <w:p w:rsidR="004A0480" w:rsidRPr="00E9225A" w:rsidRDefault="004A0480" w:rsidP="00A4719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E9225A" w:rsidRDefault="004A0480" w:rsidP="00A4719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DC293B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A4719E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E9225A" w:rsidRDefault="004A0480" w:rsidP="00A4719E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AF0B62">
              <w:rPr>
                <w:rFonts w:ascii="ISOCPEUR" w:hAnsi="ISOCPEUR"/>
                <w:sz w:val="28"/>
                <w:szCs w:val="28"/>
              </w:rPr>
              <w:t>Саморез</w:t>
            </w:r>
            <w:proofErr w:type="spellEnd"/>
            <w:r w:rsidRPr="00AF0B62">
              <w:rPr>
                <w:rFonts w:ascii="ISOCPEUR" w:hAnsi="ISOCPEUR"/>
                <w:sz w:val="28"/>
                <w:szCs w:val="28"/>
              </w:rPr>
              <w:t xml:space="preserve"> с </w:t>
            </w:r>
            <w:proofErr w:type="spellStart"/>
            <w:r w:rsidRPr="00AF0B62">
              <w:rPr>
                <w:rFonts w:ascii="ISOCPEUR" w:hAnsi="ISOCPEUR"/>
                <w:sz w:val="28"/>
                <w:szCs w:val="28"/>
              </w:rPr>
              <w:t>пресс-шайбой</w:t>
            </w:r>
            <w:proofErr w:type="spellEnd"/>
            <w:r w:rsidRPr="00AF0B62">
              <w:rPr>
                <w:rFonts w:ascii="ISOCPEUR" w:hAnsi="ISOCPEUR"/>
                <w:sz w:val="28"/>
                <w:szCs w:val="28"/>
              </w:rPr>
              <w:t xml:space="preserve"> </w:t>
            </w:r>
          </w:p>
        </w:tc>
        <w:tc>
          <w:tcPr>
            <w:tcW w:w="3439" w:type="dxa"/>
            <w:vAlign w:val="center"/>
          </w:tcPr>
          <w:p w:rsidR="004A0480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AF0B62">
              <w:rPr>
                <w:rFonts w:ascii="ISOCPEUR" w:hAnsi="ISOCPEUR"/>
                <w:sz w:val="28"/>
                <w:szCs w:val="28"/>
                <w:lang w:val="en-US" w:bidi="hi-IN"/>
              </w:rPr>
              <w:t>CM275032</w:t>
            </w:r>
          </w:p>
        </w:tc>
        <w:tc>
          <w:tcPr>
            <w:tcW w:w="1986" w:type="dxa"/>
            <w:vAlign w:val="center"/>
          </w:tcPr>
          <w:p w:rsidR="004A0480" w:rsidRPr="00E9225A" w:rsidRDefault="004A0480" w:rsidP="00A4719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Default="004A0480" w:rsidP="00A4719E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:rsidR="004A0480" w:rsidRPr="00881CFE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A0480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6500</w:t>
            </w:r>
          </w:p>
        </w:tc>
        <w:tc>
          <w:tcPr>
            <w:tcW w:w="1418" w:type="dxa"/>
            <w:vAlign w:val="center"/>
          </w:tcPr>
          <w:p w:rsidR="004A0480" w:rsidRPr="00E9225A" w:rsidRDefault="004A0480" w:rsidP="00A4719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E9225A" w:rsidRDefault="004A0480" w:rsidP="00A4719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A4719E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E9225A" w:rsidRDefault="004A0480" w:rsidP="00A4719E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6F1D54">
              <w:rPr>
                <w:rFonts w:ascii="ISOCPEUR" w:hAnsi="ISOCPEUR"/>
                <w:sz w:val="28"/>
                <w:szCs w:val="28"/>
              </w:rPr>
              <w:t>Лоток перфорированный 50х200х3000</w:t>
            </w:r>
            <w:r w:rsidRPr="006F1D54">
              <w:rPr>
                <w:rFonts w:ascii="ISOCPEUR" w:hAnsi="ISOCPEUR"/>
                <w:sz w:val="28"/>
                <w:szCs w:val="28"/>
              </w:rPr>
              <w:tab/>
            </w:r>
          </w:p>
        </w:tc>
        <w:tc>
          <w:tcPr>
            <w:tcW w:w="3439" w:type="dxa"/>
            <w:vAlign w:val="center"/>
          </w:tcPr>
          <w:p w:rsidR="004A0480" w:rsidRPr="00E9225A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6F1D54">
              <w:rPr>
                <w:rFonts w:ascii="ISOCPEUR" w:hAnsi="ISOCPEUR"/>
                <w:sz w:val="28"/>
                <w:szCs w:val="28"/>
              </w:rPr>
              <w:t>CLP10-050-200-3</w:t>
            </w:r>
          </w:p>
        </w:tc>
        <w:tc>
          <w:tcPr>
            <w:tcW w:w="1986" w:type="dxa"/>
            <w:vAlign w:val="center"/>
          </w:tcPr>
          <w:p w:rsidR="004A0480" w:rsidRPr="00E9225A" w:rsidRDefault="004A0480" w:rsidP="00A4719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Pr="00E9225A" w:rsidRDefault="004A0480" w:rsidP="00A4719E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:rsidR="004A0480" w:rsidRPr="00E9225A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881CFE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A0480" w:rsidRPr="00E9225A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534</w:t>
            </w:r>
          </w:p>
        </w:tc>
        <w:tc>
          <w:tcPr>
            <w:tcW w:w="1418" w:type="dxa"/>
            <w:vAlign w:val="center"/>
          </w:tcPr>
          <w:p w:rsidR="004A0480" w:rsidRPr="00E9225A" w:rsidRDefault="004A0480" w:rsidP="00A4719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E9225A" w:rsidRDefault="004A0480" w:rsidP="00A4719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9C00B2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A4719E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E9225A" w:rsidRDefault="004A0480" w:rsidP="00A4719E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6F1D54">
              <w:rPr>
                <w:rFonts w:ascii="ISOCPEUR" w:hAnsi="ISOCPEUR"/>
                <w:sz w:val="28"/>
                <w:szCs w:val="28"/>
              </w:rPr>
              <w:t>Поворот на 45 гр. 50х200</w:t>
            </w:r>
          </w:p>
        </w:tc>
        <w:tc>
          <w:tcPr>
            <w:tcW w:w="3439" w:type="dxa"/>
            <w:vAlign w:val="center"/>
          </w:tcPr>
          <w:p w:rsidR="004A0480" w:rsidRPr="00E9225A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6F1D54">
              <w:rPr>
                <w:rFonts w:ascii="ISOCPEUR" w:hAnsi="ISOCPEUR"/>
                <w:sz w:val="28"/>
                <w:szCs w:val="28"/>
              </w:rPr>
              <w:t>CLP3P-050-200-M-HDZ</w:t>
            </w:r>
          </w:p>
        </w:tc>
        <w:tc>
          <w:tcPr>
            <w:tcW w:w="1986" w:type="dxa"/>
            <w:vAlign w:val="center"/>
          </w:tcPr>
          <w:p w:rsidR="004A0480" w:rsidRPr="00E9225A" w:rsidRDefault="004A0480" w:rsidP="00A4719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Pr="00E9225A" w:rsidRDefault="004A0480" w:rsidP="00A4719E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</w:tcPr>
          <w:p w:rsidR="004A0480" w:rsidRPr="00E9225A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881CFE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A0480" w:rsidRPr="00E9225A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center"/>
          </w:tcPr>
          <w:p w:rsidR="004A0480" w:rsidRPr="00E9225A" w:rsidRDefault="004A0480" w:rsidP="00A4719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E9225A" w:rsidRDefault="004A0480" w:rsidP="00A4719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A4719E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E9225A" w:rsidRDefault="004A0480" w:rsidP="00A4719E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6F1D54">
              <w:rPr>
                <w:rFonts w:ascii="ISOCPEUR" w:hAnsi="ISOCPEUR"/>
                <w:sz w:val="28"/>
                <w:szCs w:val="28"/>
              </w:rPr>
              <w:t>Поворот на 90 гр. 50х200</w:t>
            </w:r>
          </w:p>
        </w:tc>
        <w:tc>
          <w:tcPr>
            <w:tcW w:w="3439" w:type="dxa"/>
            <w:vAlign w:val="center"/>
          </w:tcPr>
          <w:p w:rsidR="004A0480" w:rsidRPr="00E9225A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6F1D54">
              <w:rPr>
                <w:rFonts w:ascii="ISOCPEUR" w:hAnsi="ISOCPEUR"/>
                <w:sz w:val="28"/>
                <w:szCs w:val="28"/>
              </w:rPr>
              <w:t>CLP2P-050-200-M-HDZ</w:t>
            </w:r>
          </w:p>
        </w:tc>
        <w:tc>
          <w:tcPr>
            <w:tcW w:w="1986" w:type="dxa"/>
            <w:vAlign w:val="center"/>
          </w:tcPr>
          <w:p w:rsidR="004A0480" w:rsidRPr="00E9225A" w:rsidRDefault="004A0480" w:rsidP="00A4719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Pr="00E9225A" w:rsidRDefault="004A0480" w:rsidP="00A4719E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:rsidR="004A0480" w:rsidRPr="00E9225A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881CFE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A0480" w:rsidRPr="00E9225A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70</w:t>
            </w:r>
          </w:p>
        </w:tc>
        <w:tc>
          <w:tcPr>
            <w:tcW w:w="1418" w:type="dxa"/>
            <w:vAlign w:val="center"/>
          </w:tcPr>
          <w:p w:rsidR="004A0480" w:rsidRPr="00E9225A" w:rsidRDefault="004A0480" w:rsidP="00A4719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E9225A" w:rsidRDefault="004A0480" w:rsidP="00A4719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9D00C0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A4719E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4917CE" w:rsidRDefault="004A0480" w:rsidP="00A4719E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4917CE">
              <w:rPr>
                <w:rFonts w:ascii="ISOCPEUR" w:hAnsi="ISOCPEUR"/>
                <w:sz w:val="28"/>
                <w:szCs w:val="28"/>
              </w:rPr>
              <w:t>Разветвитель Т-образный 50х200</w:t>
            </w:r>
            <w:r w:rsidRPr="004917CE">
              <w:rPr>
                <w:rFonts w:ascii="ISOCPEUR" w:hAnsi="ISOCPEUR"/>
                <w:sz w:val="28"/>
                <w:szCs w:val="28"/>
              </w:rPr>
              <w:tab/>
            </w:r>
          </w:p>
        </w:tc>
        <w:tc>
          <w:tcPr>
            <w:tcW w:w="3439" w:type="dxa"/>
            <w:vAlign w:val="center"/>
          </w:tcPr>
          <w:p w:rsidR="004A0480" w:rsidRPr="004917CE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917CE">
              <w:rPr>
                <w:rFonts w:ascii="ISOCPEUR" w:hAnsi="ISOCPEUR"/>
                <w:sz w:val="28"/>
                <w:szCs w:val="28"/>
              </w:rPr>
              <w:t>CLP1T-050-200-M-HDZ</w:t>
            </w:r>
          </w:p>
        </w:tc>
        <w:tc>
          <w:tcPr>
            <w:tcW w:w="1986" w:type="dxa"/>
            <w:vAlign w:val="center"/>
          </w:tcPr>
          <w:p w:rsidR="004A0480" w:rsidRPr="004917CE" w:rsidRDefault="004A0480" w:rsidP="00A4719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Pr="004917CE" w:rsidRDefault="004A0480" w:rsidP="00A4719E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</w:tcPr>
          <w:p w:rsidR="004A0480" w:rsidRPr="004917CE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881CFE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A0480" w:rsidRPr="004917CE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917CE">
              <w:rPr>
                <w:rFonts w:ascii="ISOCPEUR" w:hAnsi="ISOCPEUR"/>
                <w:sz w:val="28"/>
                <w:szCs w:val="28"/>
              </w:rPr>
              <w:t>40</w:t>
            </w:r>
          </w:p>
        </w:tc>
        <w:tc>
          <w:tcPr>
            <w:tcW w:w="1418" w:type="dxa"/>
            <w:vAlign w:val="center"/>
          </w:tcPr>
          <w:p w:rsidR="004A0480" w:rsidRPr="004E7801" w:rsidRDefault="004A0480" w:rsidP="00A4719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A4719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A4719E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4917CE" w:rsidRDefault="004A0480" w:rsidP="00A4719E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4917CE">
              <w:rPr>
                <w:rFonts w:ascii="ISOCPEUR" w:hAnsi="ISOCPEUR"/>
                <w:sz w:val="28"/>
                <w:szCs w:val="28"/>
              </w:rPr>
              <w:t>Профиль перфорированный</w:t>
            </w:r>
            <w:r w:rsidRPr="004917CE">
              <w:rPr>
                <w:rFonts w:ascii="ISOCPEUR" w:hAnsi="ISOCPEUR"/>
                <w:sz w:val="28"/>
                <w:szCs w:val="28"/>
              </w:rPr>
              <w:tab/>
            </w:r>
            <w:r w:rsidRPr="004917CE">
              <w:rPr>
                <w:rFonts w:ascii="ISOCPEUR" w:hAnsi="ISOCPEUR"/>
                <w:sz w:val="28"/>
                <w:szCs w:val="28"/>
              </w:rPr>
              <w:tab/>
            </w:r>
          </w:p>
        </w:tc>
        <w:tc>
          <w:tcPr>
            <w:tcW w:w="3439" w:type="dxa"/>
            <w:vAlign w:val="center"/>
          </w:tcPr>
          <w:p w:rsidR="004A0480" w:rsidRPr="004917CE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917CE">
              <w:rPr>
                <w:rFonts w:ascii="ISOCPEUR" w:hAnsi="ISOCPEUR"/>
                <w:sz w:val="28"/>
                <w:szCs w:val="28"/>
              </w:rPr>
              <w:t>CLM50D-PPP-030-15-HDZ</w:t>
            </w:r>
          </w:p>
        </w:tc>
        <w:tc>
          <w:tcPr>
            <w:tcW w:w="1986" w:type="dxa"/>
            <w:vAlign w:val="center"/>
          </w:tcPr>
          <w:p w:rsidR="004A0480" w:rsidRPr="004917CE" w:rsidRDefault="004A0480" w:rsidP="00A4719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Pr="004917CE" w:rsidRDefault="004A0480" w:rsidP="00A4719E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:rsidR="004A0480" w:rsidRPr="004917CE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881CFE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A0480" w:rsidRPr="004917CE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917CE">
              <w:rPr>
                <w:rFonts w:ascii="ISOCPEUR" w:hAnsi="ISOCPEUR"/>
                <w:sz w:val="28"/>
                <w:szCs w:val="28"/>
              </w:rPr>
              <w:t>1600</w:t>
            </w:r>
          </w:p>
        </w:tc>
        <w:tc>
          <w:tcPr>
            <w:tcW w:w="1418" w:type="dxa"/>
            <w:vAlign w:val="center"/>
          </w:tcPr>
          <w:p w:rsidR="004A0480" w:rsidRPr="004E7801" w:rsidRDefault="004A0480" w:rsidP="00A4719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A4719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D206F8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A4719E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4917CE" w:rsidRDefault="004A0480" w:rsidP="00A4719E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4917CE">
              <w:rPr>
                <w:rFonts w:ascii="ISOCPEUR" w:hAnsi="ISOCPEUR"/>
                <w:sz w:val="28"/>
                <w:szCs w:val="28"/>
              </w:rPr>
              <w:t>Шпилька М8</w:t>
            </w:r>
            <w:r w:rsidRPr="004917CE">
              <w:rPr>
                <w:rFonts w:ascii="ISOCPEUR" w:hAnsi="ISOCPEUR"/>
                <w:sz w:val="28"/>
                <w:szCs w:val="28"/>
              </w:rPr>
              <w:tab/>
            </w:r>
          </w:p>
        </w:tc>
        <w:tc>
          <w:tcPr>
            <w:tcW w:w="3439" w:type="dxa"/>
            <w:vAlign w:val="center"/>
          </w:tcPr>
          <w:p w:rsidR="004A0480" w:rsidRPr="004917CE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917CE">
              <w:rPr>
                <w:rFonts w:ascii="ISOCPEUR" w:hAnsi="ISOCPEUR"/>
                <w:sz w:val="28"/>
                <w:szCs w:val="28"/>
              </w:rPr>
              <w:t>CLW10-TM-08-1</w:t>
            </w:r>
          </w:p>
        </w:tc>
        <w:tc>
          <w:tcPr>
            <w:tcW w:w="1986" w:type="dxa"/>
            <w:vAlign w:val="center"/>
          </w:tcPr>
          <w:p w:rsidR="004A0480" w:rsidRPr="004917CE" w:rsidRDefault="004A0480" w:rsidP="00A4719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Pr="004917CE" w:rsidRDefault="004A0480" w:rsidP="00A4719E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</w:tcPr>
          <w:p w:rsidR="004A0480" w:rsidRPr="004917CE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881CFE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A0480" w:rsidRPr="004917CE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917CE">
              <w:rPr>
                <w:rFonts w:ascii="ISOCPEUR" w:hAnsi="ISOCPEUR"/>
                <w:sz w:val="28"/>
                <w:szCs w:val="28"/>
              </w:rPr>
              <w:t>3200</w:t>
            </w:r>
          </w:p>
        </w:tc>
        <w:tc>
          <w:tcPr>
            <w:tcW w:w="1418" w:type="dxa"/>
            <w:vAlign w:val="center"/>
          </w:tcPr>
          <w:p w:rsidR="004A0480" w:rsidRPr="004E7801" w:rsidRDefault="004A0480" w:rsidP="00A4719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A4719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A4719E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4917CE" w:rsidRDefault="004A0480" w:rsidP="00A4719E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4917CE">
              <w:rPr>
                <w:rFonts w:ascii="ISOCPEUR" w:hAnsi="ISOCPEUR"/>
                <w:sz w:val="28"/>
                <w:szCs w:val="28"/>
              </w:rPr>
              <w:t>Держатель потолочный</w:t>
            </w:r>
            <w:r w:rsidRPr="004917CE">
              <w:rPr>
                <w:rFonts w:ascii="ISOCPEUR" w:hAnsi="ISOCPEUR"/>
                <w:sz w:val="28"/>
                <w:szCs w:val="28"/>
              </w:rPr>
              <w:tab/>
            </w:r>
            <w:r w:rsidRPr="004917CE">
              <w:rPr>
                <w:rFonts w:ascii="ISOCPEUR" w:hAnsi="ISOCPEUR"/>
                <w:sz w:val="28"/>
                <w:szCs w:val="28"/>
              </w:rPr>
              <w:tab/>
            </w:r>
          </w:p>
        </w:tc>
        <w:tc>
          <w:tcPr>
            <w:tcW w:w="3439" w:type="dxa"/>
            <w:vAlign w:val="center"/>
          </w:tcPr>
          <w:p w:rsidR="004A0480" w:rsidRPr="004917CE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917CE">
              <w:rPr>
                <w:rFonts w:ascii="ISOCPEUR" w:hAnsi="ISOCPEUR"/>
                <w:sz w:val="28"/>
                <w:szCs w:val="28"/>
              </w:rPr>
              <w:t>CLW10-DR</w:t>
            </w:r>
          </w:p>
        </w:tc>
        <w:tc>
          <w:tcPr>
            <w:tcW w:w="1986" w:type="dxa"/>
            <w:vAlign w:val="center"/>
          </w:tcPr>
          <w:p w:rsidR="004A0480" w:rsidRPr="004917CE" w:rsidRDefault="004A0480" w:rsidP="00A4719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Pr="004917CE" w:rsidRDefault="004A0480" w:rsidP="00A4719E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:rsidR="004A0480" w:rsidRPr="004917CE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881CFE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A0480" w:rsidRPr="004917CE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917CE">
              <w:rPr>
                <w:rFonts w:ascii="ISOCPEUR" w:hAnsi="ISOCPEUR"/>
                <w:sz w:val="28"/>
                <w:szCs w:val="28"/>
              </w:rPr>
              <w:t>3200</w:t>
            </w:r>
          </w:p>
        </w:tc>
        <w:tc>
          <w:tcPr>
            <w:tcW w:w="1418" w:type="dxa"/>
            <w:vAlign w:val="center"/>
          </w:tcPr>
          <w:p w:rsidR="004A0480" w:rsidRPr="004E7801" w:rsidRDefault="004A0480" w:rsidP="00A4719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A4719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D530DD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A4719E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4917CE" w:rsidRDefault="004A0480" w:rsidP="00A4719E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4917CE">
              <w:rPr>
                <w:rFonts w:ascii="ISOCPEUR" w:hAnsi="ISOCPEUR"/>
                <w:sz w:val="28"/>
                <w:szCs w:val="28"/>
              </w:rPr>
              <w:t>Гайка со стопорным буртиком М8</w:t>
            </w:r>
            <w:r w:rsidRPr="004917CE">
              <w:rPr>
                <w:rFonts w:ascii="ISOCPEUR" w:hAnsi="ISOCPEUR"/>
                <w:sz w:val="28"/>
                <w:szCs w:val="28"/>
              </w:rPr>
              <w:tab/>
            </w:r>
          </w:p>
        </w:tc>
        <w:tc>
          <w:tcPr>
            <w:tcW w:w="3439" w:type="dxa"/>
            <w:vAlign w:val="center"/>
          </w:tcPr>
          <w:p w:rsidR="004A0480" w:rsidRPr="004917CE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917CE">
              <w:rPr>
                <w:rFonts w:ascii="ISOCPEUR" w:hAnsi="ISOCPEUR"/>
                <w:sz w:val="28"/>
                <w:szCs w:val="28"/>
              </w:rPr>
              <w:t>CLP1M-N-8</w:t>
            </w:r>
          </w:p>
        </w:tc>
        <w:tc>
          <w:tcPr>
            <w:tcW w:w="1986" w:type="dxa"/>
            <w:vAlign w:val="center"/>
          </w:tcPr>
          <w:p w:rsidR="004A0480" w:rsidRPr="004917CE" w:rsidRDefault="004A0480" w:rsidP="00A4719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Pr="004917CE" w:rsidRDefault="004A0480" w:rsidP="00A4719E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</w:tcPr>
          <w:p w:rsidR="004A0480" w:rsidRPr="004917CE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881CFE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A0480" w:rsidRPr="004917CE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917CE">
              <w:rPr>
                <w:rFonts w:ascii="ISOCPEUR" w:hAnsi="ISOCPEUR"/>
                <w:sz w:val="28"/>
                <w:szCs w:val="28"/>
              </w:rPr>
              <w:t>12800</w:t>
            </w:r>
          </w:p>
        </w:tc>
        <w:tc>
          <w:tcPr>
            <w:tcW w:w="1418" w:type="dxa"/>
            <w:vAlign w:val="center"/>
          </w:tcPr>
          <w:p w:rsidR="004A0480" w:rsidRPr="004E7801" w:rsidRDefault="004A0480" w:rsidP="00A4719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A4719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A4719E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4917CE" w:rsidRDefault="004A0480" w:rsidP="00A4719E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4917CE">
              <w:rPr>
                <w:rFonts w:ascii="ISOCPEUR" w:hAnsi="ISOCPEUR"/>
                <w:sz w:val="28"/>
                <w:szCs w:val="28"/>
              </w:rPr>
              <w:t>Болт анкерный с гайкой М8х65</w:t>
            </w:r>
            <w:r w:rsidRPr="004917CE">
              <w:rPr>
                <w:rFonts w:ascii="ISOCPEUR" w:hAnsi="ISOCPEUR"/>
                <w:sz w:val="28"/>
                <w:szCs w:val="28"/>
              </w:rPr>
              <w:tab/>
            </w:r>
          </w:p>
        </w:tc>
        <w:tc>
          <w:tcPr>
            <w:tcW w:w="3439" w:type="dxa"/>
            <w:vAlign w:val="center"/>
          </w:tcPr>
          <w:p w:rsidR="004A0480" w:rsidRPr="004917CE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917CE">
              <w:rPr>
                <w:rFonts w:ascii="ISOCPEUR" w:hAnsi="ISOCPEUR"/>
                <w:sz w:val="28"/>
                <w:szCs w:val="28"/>
              </w:rPr>
              <w:t>CLP1M-A-B-8-65</w:t>
            </w:r>
          </w:p>
        </w:tc>
        <w:tc>
          <w:tcPr>
            <w:tcW w:w="1986" w:type="dxa"/>
            <w:vAlign w:val="center"/>
          </w:tcPr>
          <w:p w:rsidR="004A0480" w:rsidRPr="004917CE" w:rsidRDefault="004A0480" w:rsidP="00A4719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Pr="004917CE" w:rsidRDefault="004A0480" w:rsidP="00A4719E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«Луис+»</w:t>
            </w:r>
          </w:p>
        </w:tc>
        <w:tc>
          <w:tcPr>
            <w:tcW w:w="1137" w:type="dxa"/>
            <w:vAlign w:val="center"/>
          </w:tcPr>
          <w:p w:rsidR="004A0480" w:rsidRPr="004917CE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881CFE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:rsidR="004A0480" w:rsidRPr="004917CE" w:rsidRDefault="004A0480" w:rsidP="00A4719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917CE">
              <w:rPr>
                <w:rFonts w:ascii="ISOCPEUR" w:hAnsi="ISOCPEUR"/>
                <w:sz w:val="28"/>
                <w:szCs w:val="28"/>
              </w:rPr>
              <w:t>3200</w:t>
            </w:r>
          </w:p>
        </w:tc>
        <w:tc>
          <w:tcPr>
            <w:tcW w:w="1418" w:type="dxa"/>
            <w:vAlign w:val="center"/>
          </w:tcPr>
          <w:p w:rsidR="004A0480" w:rsidRPr="004E7801" w:rsidRDefault="004A0480" w:rsidP="00A4719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A4719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  <w:tr w:rsidR="004A0480" w:rsidRPr="004E7801" w:rsidTr="00902FF1">
        <w:trPr>
          <w:trHeight w:val="454"/>
        </w:trPr>
        <w:tc>
          <w:tcPr>
            <w:tcW w:w="1105" w:type="dxa"/>
            <w:vAlign w:val="center"/>
          </w:tcPr>
          <w:p w:rsidR="004A0480" w:rsidRPr="004E7801" w:rsidRDefault="004A0480" w:rsidP="00A4719E">
            <w:pPr>
              <w:keepLines/>
              <w:ind w:left="119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7364" w:type="dxa"/>
            <w:vAlign w:val="center"/>
          </w:tcPr>
          <w:p w:rsidR="004A0480" w:rsidRPr="00DF0774" w:rsidRDefault="004A0480" w:rsidP="00A4719E">
            <w:pPr>
              <w:keepLines/>
              <w:ind w:left="294"/>
              <w:rPr>
                <w:rFonts w:ascii="ISOCPEUR" w:hAnsi="ISOCPEUR"/>
                <w:color w:val="FF0000"/>
                <w:sz w:val="28"/>
                <w:szCs w:val="28"/>
              </w:rPr>
            </w:pPr>
          </w:p>
        </w:tc>
        <w:tc>
          <w:tcPr>
            <w:tcW w:w="3439" w:type="dxa"/>
            <w:vAlign w:val="center"/>
          </w:tcPr>
          <w:p w:rsidR="004A0480" w:rsidRPr="00DF0774" w:rsidRDefault="004A0480" w:rsidP="00A4719E">
            <w:pPr>
              <w:keepLines/>
              <w:ind w:left="184"/>
              <w:jc w:val="center"/>
              <w:rPr>
                <w:rFonts w:ascii="ISOCPEUR" w:hAnsi="ISOCPEUR"/>
                <w:color w:val="FF0000"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4A0480" w:rsidRPr="00DF0774" w:rsidRDefault="004A0480" w:rsidP="00A4719E">
            <w:pPr>
              <w:keepLines/>
              <w:ind w:left="115"/>
              <w:jc w:val="center"/>
              <w:rPr>
                <w:rFonts w:ascii="ISOCPEUR" w:hAnsi="ISOCPEUR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:rsidR="004A0480" w:rsidRPr="00DF0774" w:rsidRDefault="004A0480" w:rsidP="00A4719E">
            <w:pPr>
              <w:keepLines/>
              <w:ind w:left="-27"/>
              <w:jc w:val="center"/>
              <w:rPr>
                <w:rFonts w:ascii="ISOCPEUR" w:hAnsi="ISOCPEUR"/>
                <w:color w:val="FF0000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4A0480" w:rsidRPr="00DF0774" w:rsidRDefault="004A0480" w:rsidP="00A4719E">
            <w:pPr>
              <w:keepLines/>
              <w:jc w:val="center"/>
              <w:rPr>
                <w:rFonts w:ascii="ISOCPEUR" w:hAnsi="ISOCPEUR"/>
                <w:color w:val="FF0000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:rsidR="004A0480" w:rsidRPr="00DF0774" w:rsidRDefault="004A0480" w:rsidP="00A4719E">
            <w:pPr>
              <w:keepLines/>
              <w:jc w:val="center"/>
              <w:rPr>
                <w:rFonts w:ascii="ISOCPEUR" w:hAnsi="ISOCPEUR"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4A0480" w:rsidRPr="004E7801" w:rsidRDefault="004A0480" w:rsidP="00A4719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266" w:type="dxa"/>
            <w:vAlign w:val="center"/>
          </w:tcPr>
          <w:p w:rsidR="004A0480" w:rsidRPr="004E7801" w:rsidRDefault="004A0480" w:rsidP="00A4719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</w:tr>
    </w:tbl>
    <w:p w:rsidR="00570F78" w:rsidRPr="00781E5E" w:rsidRDefault="00570F78" w:rsidP="000F448F">
      <w:pPr>
        <w:rPr>
          <w:rFonts w:ascii="ISOCPEUR" w:hAnsi="ISOCPEUR"/>
          <w:sz w:val="28"/>
          <w:szCs w:val="28"/>
        </w:rPr>
      </w:pPr>
    </w:p>
    <w:sectPr w:rsidR="00570F78" w:rsidRPr="00781E5E" w:rsidSect="009B3DE0">
      <w:headerReference w:type="default" r:id="rId8"/>
      <w:footerReference w:type="default" r:id="rId9"/>
      <w:headerReference w:type="first" r:id="rId10"/>
      <w:footerReference w:type="first" r:id="rId11"/>
      <w:pgSz w:w="23814" w:h="16840" w:orient="landscape" w:code="8"/>
      <w:pgMar w:top="699" w:right="312" w:bottom="322" w:left="1190" w:header="336" w:footer="312" w:gutter="0"/>
      <w:pgBorders w:zOrder="back"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gBorders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D23" w:rsidRDefault="00D95D23">
      <w:r>
        <w:separator/>
      </w:r>
    </w:p>
  </w:endnote>
  <w:endnote w:type="continuationSeparator" w:id="0">
    <w:p w:rsidR="00D95D23" w:rsidRDefault="00D95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D54" w:rsidRPr="00A347F5" w:rsidRDefault="006F1D54" w:rsidP="0074429B">
    <w:pPr>
      <w:pStyle w:val="a6"/>
      <w:spacing w:before="0"/>
      <w:rPr>
        <w:rFonts w:ascii="ISOCPEUR" w:hAnsi="ISOCPEUR"/>
        <w:sz w:val="20"/>
        <w:szCs w:val="20"/>
        <w:lang w:val="en-US"/>
      </w:rPr>
    </w:pPr>
  </w:p>
  <w:tbl>
    <w:tblPr>
      <w:tblW w:w="0" w:type="auto"/>
      <w:jc w:val="righ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1E0"/>
    </w:tblPr>
    <w:tblGrid>
      <w:gridCol w:w="566"/>
      <w:gridCol w:w="566"/>
      <w:gridCol w:w="567"/>
      <w:gridCol w:w="567"/>
      <w:gridCol w:w="851"/>
      <w:gridCol w:w="567"/>
      <w:gridCol w:w="6228"/>
      <w:gridCol w:w="578"/>
    </w:tblGrid>
    <w:tr w:rsidR="006F1D54" w:rsidRPr="00A347F5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auto"/>
          </w:tcBorders>
        </w:tcPr>
        <w:p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6" w:type="dxa"/>
          <w:tcBorders>
            <w:top w:val="single" w:sz="8" w:space="0" w:color="auto"/>
          </w:tcBorders>
        </w:tcPr>
        <w:p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top w:val="single" w:sz="8" w:space="0" w:color="auto"/>
          </w:tcBorders>
        </w:tcPr>
        <w:p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top w:val="single" w:sz="8" w:space="0" w:color="auto"/>
          </w:tcBorders>
        </w:tcPr>
        <w:p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8" w:space="0" w:color="auto"/>
          </w:tcBorders>
        </w:tcPr>
        <w:p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top w:val="single" w:sz="8" w:space="0" w:color="auto"/>
          </w:tcBorders>
        </w:tcPr>
        <w:p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228" w:type="dxa"/>
          <w:vMerge w:val="restart"/>
          <w:tcBorders>
            <w:top w:val="single" w:sz="8" w:space="0" w:color="auto"/>
          </w:tcBorders>
          <w:vAlign w:val="center"/>
        </w:tcPr>
        <w:p w:rsidR="006F1D54" w:rsidRPr="00A347F5" w:rsidRDefault="006F1D54" w:rsidP="00AF6FB5">
          <w:pPr>
            <w:pStyle w:val="a6"/>
            <w:keepLines/>
            <w:jc w:val="center"/>
            <w:rPr>
              <w:rFonts w:ascii="ISOCPEUR" w:hAnsi="ISOCPEUR"/>
              <w:sz w:val="24"/>
              <w:lang w:val="en-US"/>
            </w:rPr>
          </w:pPr>
          <w:r w:rsidRPr="00A347F5">
            <w:rPr>
              <w:rFonts w:ascii="ISOCPEUR" w:hAnsi="ISOCPEUR"/>
              <w:sz w:val="24"/>
            </w:rPr>
            <w:t>Спецификация</w:t>
          </w:r>
        </w:p>
      </w:tc>
      <w:tc>
        <w:tcPr>
          <w:tcW w:w="578" w:type="dxa"/>
          <w:tcBorders>
            <w:top w:val="single" w:sz="8" w:space="0" w:color="auto"/>
            <w:bottom w:val="single" w:sz="8" w:space="0" w:color="auto"/>
          </w:tcBorders>
          <w:shd w:val="clear" w:color="auto" w:fill="auto"/>
          <w:noWrap/>
        </w:tcPr>
        <w:p w:rsidR="006F1D54" w:rsidRPr="00A347F5" w:rsidRDefault="006F1D54" w:rsidP="00AF6FB5">
          <w:pPr>
            <w:pStyle w:val="a6"/>
            <w:keepLines/>
            <w:spacing w:before="0"/>
            <w:rPr>
              <w:rFonts w:ascii="ISOCPEUR" w:hAnsi="ISOCPEUR"/>
              <w:sz w:val="20"/>
              <w:szCs w:val="20"/>
            </w:rPr>
          </w:pPr>
          <w:r w:rsidRPr="00A347F5">
            <w:rPr>
              <w:rFonts w:ascii="ISOCPEUR" w:hAnsi="ISOCPEUR"/>
              <w:sz w:val="20"/>
              <w:szCs w:val="20"/>
            </w:rPr>
            <w:t>Лист</w:t>
          </w:r>
        </w:p>
      </w:tc>
    </w:tr>
    <w:tr w:rsidR="006F1D54" w:rsidRPr="00A347F5">
      <w:trPr>
        <w:cantSplit/>
        <w:trHeight w:hRule="exact" w:val="284"/>
        <w:jc w:val="right"/>
      </w:trPr>
      <w:tc>
        <w:tcPr>
          <w:tcW w:w="566" w:type="dxa"/>
          <w:tcBorders>
            <w:bottom w:val="single" w:sz="8" w:space="0" w:color="auto"/>
          </w:tcBorders>
        </w:tcPr>
        <w:p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6" w:type="dxa"/>
          <w:tcBorders>
            <w:bottom w:val="single" w:sz="8" w:space="0" w:color="auto"/>
          </w:tcBorders>
        </w:tcPr>
        <w:p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bottom w:val="single" w:sz="8" w:space="0" w:color="auto"/>
          </w:tcBorders>
        </w:tcPr>
        <w:p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bottom w:val="single" w:sz="8" w:space="0" w:color="auto"/>
          </w:tcBorders>
        </w:tcPr>
        <w:p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bottom w:val="single" w:sz="8" w:space="0" w:color="auto"/>
          </w:tcBorders>
        </w:tcPr>
        <w:p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bottom w:val="single" w:sz="8" w:space="0" w:color="auto"/>
          </w:tcBorders>
        </w:tcPr>
        <w:p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228" w:type="dxa"/>
          <w:vMerge/>
        </w:tcPr>
        <w:p w:rsidR="006F1D54" w:rsidRPr="00A347F5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78" w:type="dxa"/>
          <w:vMerge w:val="restart"/>
          <w:tcBorders>
            <w:top w:val="single" w:sz="8" w:space="0" w:color="auto"/>
          </w:tcBorders>
          <w:shd w:val="clear" w:color="auto" w:fill="auto"/>
          <w:vAlign w:val="center"/>
        </w:tcPr>
        <w:p w:rsidR="006F1D54" w:rsidRPr="00A347F5" w:rsidRDefault="0099079C" w:rsidP="00AF6FB5">
          <w:pPr>
            <w:pStyle w:val="a6"/>
            <w:keepLines/>
            <w:jc w:val="center"/>
            <w:rPr>
              <w:rFonts w:ascii="ISOCPEUR" w:hAnsi="ISOCPEUR"/>
              <w:sz w:val="20"/>
              <w:szCs w:val="20"/>
            </w:rPr>
          </w:pPr>
          <w:r w:rsidRPr="00A347F5">
            <w:rPr>
              <w:rFonts w:ascii="ISOCPEUR" w:hAnsi="ISOCPEUR"/>
              <w:sz w:val="20"/>
              <w:szCs w:val="20"/>
            </w:rPr>
            <w:fldChar w:fldCharType="begin"/>
          </w:r>
          <w:r w:rsidR="006F1D54" w:rsidRPr="00A347F5">
            <w:rPr>
              <w:rFonts w:ascii="ISOCPEUR" w:hAnsi="ISOCPEUR"/>
              <w:sz w:val="20"/>
              <w:szCs w:val="20"/>
            </w:rPr>
            <w:instrText xml:space="preserve"> PAGE  \* Arabic  \* MERGEFORMAT </w:instrText>
          </w:r>
          <w:r w:rsidRPr="00A347F5">
            <w:rPr>
              <w:rFonts w:ascii="ISOCPEUR" w:hAnsi="ISOCPEUR"/>
              <w:sz w:val="20"/>
              <w:szCs w:val="20"/>
            </w:rPr>
            <w:fldChar w:fldCharType="separate"/>
          </w:r>
          <w:r w:rsidR="00030FB6">
            <w:rPr>
              <w:rFonts w:ascii="ISOCPEUR" w:hAnsi="ISOCPEUR"/>
              <w:noProof/>
              <w:sz w:val="20"/>
              <w:szCs w:val="20"/>
            </w:rPr>
            <w:t>3</w:t>
          </w:r>
          <w:r w:rsidRPr="00A347F5">
            <w:rPr>
              <w:rFonts w:ascii="ISOCPEUR" w:hAnsi="ISOCPEUR"/>
              <w:sz w:val="20"/>
              <w:szCs w:val="20"/>
            </w:rPr>
            <w:fldChar w:fldCharType="end"/>
          </w:r>
        </w:p>
      </w:tc>
    </w:tr>
    <w:tr w:rsidR="006F1D54" w:rsidRPr="00A347F5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auto"/>
            <w:bottom w:val="nil"/>
          </w:tcBorders>
          <w:vAlign w:val="center"/>
        </w:tcPr>
        <w:p w:rsidR="006F1D54" w:rsidRPr="00A347F5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Изм.</w:t>
          </w:r>
        </w:p>
      </w:tc>
      <w:tc>
        <w:tcPr>
          <w:tcW w:w="566" w:type="dxa"/>
          <w:tcBorders>
            <w:top w:val="single" w:sz="8" w:space="0" w:color="auto"/>
            <w:bottom w:val="nil"/>
          </w:tcBorders>
          <w:vAlign w:val="center"/>
        </w:tcPr>
        <w:p w:rsidR="006F1D54" w:rsidRPr="00A347F5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 xml:space="preserve">Код </w:t>
          </w:r>
          <w:proofErr w:type="spellStart"/>
          <w:r w:rsidRPr="00A347F5">
            <w:rPr>
              <w:rFonts w:ascii="ISOCPEUR" w:hAnsi="ISOCPEUR"/>
            </w:rPr>
            <w:t>уч</w:t>
          </w:r>
          <w:proofErr w:type="spellEnd"/>
        </w:p>
      </w:tc>
      <w:tc>
        <w:tcPr>
          <w:tcW w:w="567" w:type="dxa"/>
          <w:tcBorders>
            <w:top w:val="single" w:sz="8" w:space="0" w:color="auto"/>
            <w:bottom w:val="nil"/>
          </w:tcBorders>
          <w:vAlign w:val="center"/>
        </w:tcPr>
        <w:p w:rsidR="006F1D54" w:rsidRPr="00A347F5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bottom w:val="nil"/>
          </w:tcBorders>
          <w:vAlign w:val="center"/>
        </w:tcPr>
        <w:p w:rsidR="006F1D54" w:rsidRPr="00A347F5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№ док</w:t>
          </w:r>
        </w:p>
      </w:tc>
      <w:tc>
        <w:tcPr>
          <w:tcW w:w="851" w:type="dxa"/>
          <w:tcBorders>
            <w:top w:val="single" w:sz="8" w:space="0" w:color="auto"/>
            <w:bottom w:val="nil"/>
          </w:tcBorders>
          <w:vAlign w:val="center"/>
        </w:tcPr>
        <w:p w:rsidR="006F1D54" w:rsidRPr="00A347F5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Подпись</w:t>
          </w:r>
        </w:p>
      </w:tc>
      <w:tc>
        <w:tcPr>
          <w:tcW w:w="567" w:type="dxa"/>
          <w:tcBorders>
            <w:top w:val="single" w:sz="8" w:space="0" w:color="auto"/>
            <w:bottom w:val="nil"/>
          </w:tcBorders>
          <w:vAlign w:val="center"/>
        </w:tcPr>
        <w:p w:rsidR="006F1D54" w:rsidRPr="00A347F5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Дата</w:t>
          </w:r>
        </w:p>
      </w:tc>
      <w:tc>
        <w:tcPr>
          <w:tcW w:w="6228" w:type="dxa"/>
          <w:vMerge/>
          <w:tcBorders>
            <w:bottom w:val="nil"/>
          </w:tcBorders>
          <w:vAlign w:val="center"/>
        </w:tcPr>
        <w:p w:rsidR="006F1D54" w:rsidRPr="00A347F5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  <w:tc>
        <w:tcPr>
          <w:tcW w:w="578" w:type="dxa"/>
          <w:vMerge/>
          <w:tcBorders>
            <w:bottom w:val="nil"/>
          </w:tcBorders>
          <w:shd w:val="clear" w:color="auto" w:fill="auto"/>
          <w:vAlign w:val="center"/>
        </w:tcPr>
        <w:p w:rsidR="006F1D54" w:rsidRPr="00A347F5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</w:tr>
  </w:tbl>
  <w:p w:rsidR="006F1D54" w:rsidRPr="00A347F5" w:rsidRDefault="0099079C" w:rsidP="0074429B">
    <w:pPr>
      <w:pStyle w:val="a6"/>
      <w:spacing w:before="0"/>
      <w:rPr>
        <w:rFonts w:ascii="ISOCPEUR" w:hAnsi="ISOCPEUR"/>
        <w:sz w:val="2"/>
        <w:szCs w:val="2"/>
      </w:rPr>
    </w:pPr>
    <w:r>
      <w:rPr>
        <w:rFonts w:ascii="ISOCPEUR" w:hAnsi="ISOCPEUR"/>
        <w:noProof/>
        <w:sz w:val="2"/>
        <w:szCs w:val="2"/>
      </w:rPr>
      <w:pict>
        <v:line id="Line 11" o:spid="_x0000_s4099" style="position:absolute;flip:x;z-index:251658240;visibility:visible;mso-position-horizontal-relative:text;mso-position-vertical-relative:text" from="-34.75pt,1.55pt" to="-.5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" strokeweight="1pt"/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D54" w:rsidRPr="0096307C" w:rsidRDefault="006F1D54" w:rsidP="0074429B">
    <w:pPr>
      <w:pStyle w:val="a6"/>
      <w:spacing w:before="0"/>
      <w:rPr>
        <w:sz w:val="20"/>
        <w:szCs w:val="20"/>
        <w:lang w:val="en-US"/>
      </w:rPr>
    </w:pPr>
  </w:p>
  <w:tbl>
    <w:tblPr>
      <w:tblW w:w="0" w:type="auto"/>
      <w:jc w:val="right"/>
      <w:tblBorders>
        <w:top w:val="single" w:sz="8" w:space="0" w:color="auto"/>
        <w:left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1E0"/>
    </w:tblPr>
    <w:tblGrid>
      <w:gridCol w:w="565"/>
      <w:gridCol w:w="565"/>
      <w:gridCol w:w="564"/>
      <w:gridCol w:w="559"/>
      <w:gridCol w:w="851"/>
      <w:gridCol w:w="553"/>
      <w:gridCol w:w="3970"/>
      <w:gridCol w:w="850"/>
      <w:gridCol w:w="835"/>
      <w:gridCol w:w="16"/>
      <w:gridCol w:w="1162"/>
    </w:tblGrid>
    <w:tr w:rsidR="006F1D54" w:rsidRPr="0096307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5" w:type="dxa"/>
          <w:gridSpan w:val="3"/>
          <w:vMerge w:val="restart"/>
          <w:tcBorders>
            <w:left w:val="single" w:sz="8" w:space="0" w:color="auto"/>
            <w:right w:val="nil"/>
          </w:tcBorders>
          <w:vAlign w:val="center"/>
        </w:tcPr>
        <w:p w:rsidR="006F1D54" w:rsidRPr="00030FB6" w:rsidRDefault="00030FB6" w:rsidP="0031459B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  <w:r>
            <w:rPr>
              <w:rFonts w:ascii="ISOCPEUR" w:hAnsi="ISOCPEUR"/>
              <w:sz w:val="24"/>
              <w:lang w:val="en-US"/>
            </w:rPr>
            <w:t>-</w:t>
          </w:r>
          <w:r>
            <w:rPr>
              <w:rFonts w:ascii="ISOCPEUR" w:hAnsi="ISOCPEUR"/>
              <w:sz w:val="24"/>
            </w:rPr>
            <w:t>СОУЭ</w:t>
          </w:r>
        </w:p>
      </w:tc>
      <w:tc>
        <w:tcPr>
          <w:tcW w:w="1178" w:type="dxa"/>
          <w:gridSpan w:val="2"/>
          <w:vMerge w:val="restart"/>
          <w:tcBorders>
            <w:left w:val="nil"/>
          </w:tcBorders>
          <w:vAlign w:val="center"/>
        </w:tcPr>
        <w:p w:rsidR="006F1D54" w:rsidRPr="0096307C" w:rsidRDefault="0099079C" w:rsidP="00CC2A7C">
          <w:pPr>
            <w:pStyle w:val="a6"/>
            <w:keepLines/>
            <w:jc w:val="center"/>
            <w:rPr>
              <w:rFonts w:ascii="ISOCPEUR" w:hAnsi="ISOCPEUR"/>
              <w:sz w:val="24"/>
              <w:lang w:val="en-US"/>
            </w:rPr>
          </w:pPr>
          <w:r w:rsidRPr="0096307C">
            <w:rPr>
              <w:rFonts w:ascii="ISOCPEUR" w:hAnsi="ISOCPEUR"/>
              <w:sz w:val="24"/>
            </w:rPr>
            <w:fldChar w:fldCharType="begin"/>
          </w:r>
          <w:r w:rsidR="006F1D54" w:rsidRPr="0096307C">
            <w:rPr>
              <w:rFonts w:ascii="ISOCPEUR" w:hAnsi="ISOCPEUR"/>
              <w:sz w:val="24"/>
            </w:rPr>
            <w:instrText xml:space="preserve"> DOCPROPERTY  BASIC_MARK  \* MERGEFORMAT </w:instrText>
          </w:r>
          <w:r w:rsidRPr="0096307C">
            <w:rPr>
              <w:rFonts w:ascii="ISOCPEUR" w:hAnsi="ISOCPEUR"/>
              <w:sz w:val="24"/>
            </w:rPr>
            <w:fldChar w:fldCharType="end"/>
          </w:r>
        </w:p>
      </w:tc>
    </w:tr>
    <w:tr w:rsidR="006F1D54" w:rsidRPr="0096307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5" w:type="dxa"/>
          <w:gridSpan w:val="3"/>
          <w:vMerge/>
          <w:tcBorders>
            <w:left w:val="single" w:sz="8" w:space="0" w:color="auto"/>
            <w:right w:val="nil"/>
          </w:tcBorders>
          <w:vAlign w:val="center"/>
        </w:tcPr>
        <w:p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</w:p>
      </w:tc>
      <w:tc>
        <w:tcPr>
          <w:tcW w:w="1178" w:type="dxa"/>
          <w:gridSpan w:val="2"/>
          <w:vMerge/>
          <w:tcBorders>
            <w:left w:val="nil"/>
          </w:tcBorders>
          <w:vAlign w:val="center"/>
        </w:tcPr>
        <w:p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</w:p>
      </w:tc>
    </w:tr>
    <w:tr w:rsidR="006F1D54" w:rsidRPr="0096307C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:rsidR="006F1D54" w:rsidRPr="0096307C" w:rsidRDefault="006F1D54" w:rsidP="00CC2A7C">
          <w:pPr>
            <w:pStyle w:val="a6"/>
            <w:keepLines/>
            <w:rPr>
              <w:rFonts w:ascii="ISOCPEUR" w:hAnsi="ISOCPEUR"/>
              <w:lang w:val="en-US"/>
            </w:rPr>
          </w:pPr>
        </w:p>
      </w:tc>
      <w:tc>
        <w:tcPr>
          <w:tcW w:w="553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833" w:type="dxa"/>
          <w:gridSpan w:val="5"/>
          <w:vMerge w:val="restart"/>
          <w:tcBorders>
            <w:left w:val="single" w:sz="8" w:space="0" w:color="auto"/>
          </w:tcBorders>
          <w:vAlign w:val="center"/>
        </w:tcPr>
        <w:p w:rsidR="006F1D54" w:rsidRPr="0096307C" w:rsidRDefault="0099079C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  <w:sz w:val="24"/>
              <w:lang w:val="en-US"/>
            </w:rPr>
            <w:fldChar w:fldCharType="begin"/>
          </w:r>
          <w:r w:rsidR="006F1D54" w:rsidRPr="0096307C">
            <w:rPr>
              <w:rFonts w:ascii="ISOCPEUR" w:hAnsi="ISOCPEUR"/>
              <w:sz w:val="24"/>
            </w:rPr>
            <w:instrText xml:space="preserve"> </w:instrText>
          </w:r>
          <w:r w:rsidR="006F1D54" w:rsidRPr="0096307C">
            <w:rPr>
              <w:rFonts w:ascii="ISOCPEUR" w:hAnsi="ISOCPEUR"/>
              <w:sz w:val="24"/>
              <w:lang w:val="en-US"/>
            </w:rPr>
            <w:instrText>DOCPROPERTY</w:instrText>
          </w:r>
          <w:r w:rsidR="006F1D54" w:rsidRPr="0096307C">
            <w:rPr>
              <w:rFonts w:ascii="ISOCPEUR" w:hAnsi="ISOCPEUR"/>
              <w:sz w:val="24"/>
            </w:rPr>
            <w:instrText xml:space="preserve">  </w:instrText>
          </w:r>
          <w:r w:rsidR="006F1D54" w:rsidRPr="0096307C">
            <w:rPr>
              <w:rFonts w:ascii="ISOCPEUR" w:hAnsi="ISOCPEUR"/>
              <w:sz w:val="24"/>
              <w:lang w:val="en-US"/>
            </w:rPr>
            <w:instrText>CUSTOMER</w:instrText>
          </w:r>
          <w:r w:rsidR="006F1D54" w:rsidRPr="0096307C">
            <w:rPr>
              <w:rFonts w:ascii="ISOCPEUR" w:hAnsi="ISOCPEUR"/>
              <w:sz w:val="24"/>
            </w:rPr>
            <w:instrText>_</w:instrText>
          </w:r>
          <w:r w:rsidR="006F1D54" w:rsidRPr="0096307C">
            <w:rPr>
              <w:rFonts w:ascii="ISOCPEUR" w:hAnsi="ISOCPEUR"/>
              <w:sz w:val="24"/>
              <w:lang w:val="en-US"/>
            </w:rPr>
            <w:instrText>ADDRESS</w:instrText>
          </w:r>
          <w:r w:rsidR="006F1D54" w:rsidRPr="0096307C">
            <w:rPr>
              <w:rFonts w:ascii="ISOCPEUR" w:hAnsi="ISOCPEUR"/>
              <w:sz w:val="24"/>
            </w:rPr>
            <w:instrText xml:space="preserve">  \* </w:instrText>
          </w:r>
          <w:r w:rsidR="006F1D54" w:rsidRPr="0096307C">
            <w:rPr>
              <w:rFonts w:ascii="ISOCPEUR" w:hAnsi="ISOCPEUR"/>
              <w:sz w:val="24"/>
              <w:lang w:val="en-US"/>
            </w:rPr>
            <w:instrText>MERGEFORMAT</w:instrText>
          </w:r>
          <w:r w:rsidR="006F1D54" w:rsidRPr="0096307C">
            <w:rPr>
              <w:rFonts w:ascii="ISOCPEUR" w:hAnsi="ISOCPEUR"/>
              <w:sz w:val="24"/>
            </w:rPr>
            <w:instrText xml:space="preserve"> </w:instrText>
          </w:r>
          <w:r w:rsidRPr="0096307C">
            <w:rPr>
              <w:rFonts w:ascii="ISOCPEUR" w:hAnsi="ISOCPEUR"/>
              <w:sz w:val="24"/>
              <w:lang w:val="en-US"/>
            </w:rPr>
            <w:fldChar w:fldCharType="end"/>
          </w:r>
        </w:p>
      </w:tc>
    </w:tr>
    <w:tr w:rsidR="006F1D54" w:rsidRPr="0096307C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833" w:type="dxa"/>
          <w:gridSpan w:val="5"/>
          <w:vMerge/>
          <w:tcBorders>
            <w:left w:val="single" w:sz="8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</w:tr>
    <w:tr w:rsidR="006F1D54" w:rsidRPr="0096307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Изм.</w:t>
          </w:r>
        </w:p>
      </w:tc>
      <w:tc>
        <w:tcPr>
          <w:tcW w:w="565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 xml:space="preserve">Код </w:t>
          </w:r>
          <w:proofErr w:type="spellStart"/>
          <w:r w:rsidRPr="0096307C">
            <w:rPr>
              <w:rFonts w:ascii="ISOCPEUR" w:hAnsi="ISOCPEUR"/>
            </w:rPr>
            <w:t>уч</w:t>
          </w:r>
          <w:proofErr w:type="spellEnd"/>
        </w:p>
      </w:tc>
      <w:tc>
        <w:tcPr>
          <w:tcW w:w="564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Лист</w:t>
          </w:r>
        </w:p>
      </w:tc>
      <w:tc>
        <w:tcPr>
          <w:tcW w:w="559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№ док</w:t>
          </w:r>
        </w:p>
      </w:tc>
      <w:tc>
        <w:tcPr>
          <w:tcW w:w="851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Подпись</w:t>
          </w:r>
        </w:p>
      </w:tc>
      <w:tc>
        <w:tcPr>
          <w:tcW w:w="553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Дата</w:t>
          </w:r>
        </w:p>
      </w:tc>
      <w:tc>
        <w:tcPr>
          <w:tcW w:w="6833" w:type="dxa"/>
          <w:gridSpan w:val="5"/>
          <w:vMerge/>
          <w:vAlign w:val="center"/>
        </w:tcPr>
        <w:p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</w:tr>
    <w:tr w:rsidR="006F1D54" w:rsidRPr="0096307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bottom w:val="single" w:sz="2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Разработал</w:t>
          </w:r>
        </w:p>
      </w:tc>
      <w:tc>
        <w:tcPr>
          <w:tcW w:w="1123" w:type="dxa"/>
          <w:gridSpan w:val="2"/>
          <w:tcBorders>
            <w:bottom w:val="single" w:sz="2" w:space="0" w:color="auto"/>
          </w:tcBorders>
        </w:tcPr>
        <w:p w:rsidR="006F1D54" w:rsidRPr="0096307C" w:rsidRDefault="0099079C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="006F1D54" w:rsidRPr="0096307C">
            <w:rPr>
              <w:rFonts w:ascii="ISOCPEUR" w:hAnsi="ISOCPEUR"/>
            </w:rPr>
            <w:instrText xml:space="preserve"> DOCPROPERTY  DEVELOPER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bottom w:val="single" w:sz="2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bottom w:val="single" w:sz="2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 w:val="restart"/>
          <w:vAlign w:val="center"/>
        </w:tcPr>
        <w:p w:rsidR="006F1D54" w:rsidRPr="0096307C" w:rsidRDefault="0099079C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  <w:r w:rsidRPr="0096307C">
            <w:rPr>
              <w:rFonts w:ascii="ISOCPEUR" w:hAnsi="ISOCPEUR"/>
              <w:sz w:val="24"/>
            </w:rPr>
            <w:fldChar w:fldCharType="begin"/>
          </w:r>
          <w:r w:rsidR="006F1D54" w:rsidRPr="0096307C">
            <w:rPr>
              <w:rFonts w:ascii="ISOCPEUR" w:hAnsi="ISOCPEUR"/>
              <w:sz w:val="24"/>
            </w:rPr>
            <w:instrText xml:space="preserve"> DOCPROPERTY  PROJECT_NAME  \* MERGEFORMAT </w:instrText>
          </w:r>
          <w:r w:rsidRPr="0096307C">
            <w:rPr>
              <w:rFonts w:ascii="ISOCPEUR" w:hAnsi="ISOCPEUR"/>
              <w:sz w:val="24"/>
            </w:rPr>
            <w:fldChar w:fldCharType="end"/>
          </w:r>
        </w:p>
      </w:tc>
      <w:tc>
        <w:tcPr>
          <w:tcW w:w="850" w:type="dxa"/>
          <w:vAlign w:val="center"/>
        </w:tcPr>
        <w:p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Стадия</w:t>
          </w:r>
        </w:p>
      </w:tc>
      <w:tc>
        <w:tcPr>
          <w:tcW w:w="851" w:type="dxa"/>
          <w:gridSpan w:val="2"/>
          <w:vAlign w:val="center"/>
        </w:tcPr>
        <w:p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Лист</w:t>
          </w:r>
        </w:p>
      </w:tc>
      <w:tc>
        <w:tcPr>
          <w:tcW w:w="1162" w:type="dxa"/>
          <w:vAlign w:val="center"/>
        </w:tcPr>
        <w:p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Листов</w:t>
          </w:r>
        </w:p>
      </w:tc>
    </w:tr>
    <w:tr w:rsidR="006F1D54" w:rsidRPr="0096307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Проверил</w:t>
          </w: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:rsidR="006F1D54" w:rsidRPr="0096307C" w:rsidRDefault="0099079C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="006F1D54" w:rsidRPr="0096307C">
            <w:rPr>
              <w:rFonts w:ascii="ISOCPEUR" w:hAnsi="ISOCPEUR"/>
            </w:rPr>
            <w:instrText xml:space="preserve"> DOCPROPERTY  CHECK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</w:tcPr>
        <w:p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  <w:tc>
        <w:tcPr>
          <w:tcW w:w="850" w:type="dxa"/>
          <w:vMerge w:val="restart"/>
          <w:shd w:val="clear" w:color="auto" w:fill="auto"/>
          <w:vAlign w:val="center"/>
        </w:tcPr>
        <w:p w:rsidR="006F1D54" w:rsidRPr="0096307C" w:rsidRDefault="006F1D54" w:rsidP="0033092E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  <w:lang w:val="en-US"/>
            </w:rPr>
          </w:pPr>
          <w:proofErr w:type="gramStart"/>
          <w:r>
            <w:rPr>
              <w:rFonts w:ascii="ISOCPEUR" w:hAnsi="ISOCPEUR"/>
              <w:sz w:val="20"/>
              <w:szCs w:val="20"/>
            </w:rPr>
            <w:t>Р</w:t>
          </w:r>
          <w:proofErr w:type="gramEnd"/>
          <w:r w:rsidR="0099079C" w:rsidRPr="0099079C">
            <w:rPr>
              <w:rFonts w:ascii="ISOCPEUR" w:hAnsi="ISOCPEUR"/>
              <w:sz w:val="20"/>
              <w:szCs w:val="20"/>
            </w:rPr>
            <w:fldChar w:fldCharType="begin"/>
          </w:r>
          <w:r w:rsidRPr="0096307C">
            <w:rPr>
              <w:rFonts w:ascii="ISOCPEUR" w:hAnsi="ISOCPEUR"/>
              <w:sz w:val="20"/>
              <w:szCs w:val="20"/>
              <w:lang w:val="en-US"/>
            </w:rPr>
            <w:instrText xml:space="preserve"> DOCPROPERTY  PS  \* MERGEFORMAT </w:instrText>
          </w:r>
          <w:r w:rsidR="0099079C" w:rsidRPr="0096307C">
            <w:rPr>
              <w:rFonts w:ascii="ISOCPEUR" w:hAnsi="ISOCPEUR"/>
              <w:sz w:val="20"/>
              <w:szCs w:val="20"/>
              <w:lang w:val="en-US"/>
            </w:rPr>
            <w:fldChar w:fldCharType="end"/>
          </w:r>
        </w:p>
      </w:tc>
      <w:tc>
        <w:tcPr>
          <w:tcW w:w="851" w:type="dxa"/>
          <w:gridSpan w:val="2"/>
          <w:vMerge w:val="restart"/>
          <w:shd w:val="clear" w:color="auto" w:fill="auto"/>
          <w:vAlign w:val="center"/>
        </w:tcPr>
        <w:p w:rsidR="006F1D54" w:rsidRPr="0096307C" w:rsidRDefault="0099079C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  <w:r w:rsidRPr="0096307C">
            <w:rPr>
              <w:rFonts w:ascii="ISOCPEUR" w:hAnsi="ISOCPEUR"/>
              <w:sz w:val="20"/>
              <w:szCs w:val="20"/>
            </w:rPr>
            <w:fldChar w:fldCharType="begin"/>
          </w:r>
          <w:r w:rsidR="006F1D54" w:rsidRPr="0096307C">
            <w:rPr>
              <w:rFonts w:ascii="ISOCPEUR" w:hAnsi="ISOCPEUR"/>
              <w:sz w:val="20"/>
              <w:szCs w:val="20"/>
            </w:rPr>
            <w:instrText xml:space="preserve"> PAGE   \* MERGEFORMAT </w:instrText>
          </w:r>
          <w:r w:rsidRPr="0096307C">
            <w:rPr>
              <w:rFonts w:ascii="ISOCPEUR" w:hAnsi="ISOCPEUR"/>
              <w:sz w:val="20"/>
              <w:szCs w:val="20"/>
            </w:rPr>
            <w:fldChar w:fldCharType="separate"/>
          </w:r>
          <w:r w:rsidR="00030FB6">
            <w:rPr>
              <w:rFonts w:ascii="ISOCPEUR" w:hAnsi="ISOCPEUR"/>
              <w:noProof/>
              <w:sz w:val="20"/>
              <w:szCs w:val="20"/>
            </w:rPr>
            <w:t>1</w:t>
          </w:r>
          <w:r w:rsidRPr="0096307C">
            <w:rPr>
              <w:rFonts w:ascii="ISOCPEUR" w:hAnsi="ISOCPEUR"/>
              <w:sz w:val="20"/>
              <w:szCs w:val="20"/>
            </w:rPr>
            <w:fldChar w:fldCharType="end"/>
          </w:r>
        </w:p>
      </w:tc>
      <w:tc>
        <w:tcPr>
          <w:tcW w:w="1162" w:type="dxa"/>
          <w:vMerge w:val="restart"/>
          <w:shd w:val="clear" w:color="auto" w:fill="auto"/>
          <w:vAlign w:val="center"/>
        </w:tcPr>
        <w:p w:rsidR="006F1D54" w:rsidRPr="0096307C" w:rsidRDefault="0099079C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  <w:fldSimple w:instr=" NUMPAGES   \* MERGEFORMAT ">
            <w:r w:rsidR="00030FB6" w:rsidRPr="00030FB6">
              <w:rPr>
                <w:rFonts w:ascii="ISOCPEUR" w:hAnsi="ISOCPEUR"/>
                <w:noProof/>
                <w:sz w:val="20"/>
                <w:szCs w:val="20"/>
              </w:rPr>
              <w:t>3</w:t>
            </w:r>
          </w:fldSimple>
        </w:p>
      </w:tc>
    </w:tr>
    <w:tr w:rsidR="006F1D54" w:rsidRPr="0096307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</w:tcPr>
        <w:p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  <w:tc>
        <w:tcPr>
          <w:tcW w:w="850" w:type="dxa"/>
          <w:vMerge/>
          <w:shd w:val="clear" w:color="auto" w:fill="auto"/>
          <w:vAlign w:val="center"/>
        </w:tcPr>
        <w:p w:rsidR="006F1D54" w:rsidRPr="0096307C" w:rsidRDefault="006F1D54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  <w:lang w:val="en-US"/>
            </w:rPr>
          </w:pPr>
        </w:p>
      </w:tc>
      <w:tc>
        <w:tcPr>
          <w:tcW w:w="851" w:type="dxa"/>
          <w:gridSpan w:val="2"/>
          <w:vMerge/>
          <w:shd w:val="clear" w:color="auto" w:fill="auto"/>
          <w:vAlign w:val="center"/>
        </w:tcPr>
        <w:p w:rsidR="006F1D54" w:rsidRPr="0096307C" w:rsidRDefault="006F1D54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</w:p>
      </w:tc>
      <w:tc>
        <w:tcPr>
          <w:tcW w:w="1162" w:type="dxa"/>
          <w:vMerge/>
          <w:shd w:val="clear" w:color="auto" w:fill="auto"/>
          <w:vAlign w:val="center"/>
        </w:tcPr>
        <w:p w:rsidR="006F1D54" w:rsidRPr="0096307C" w:rsidRDefault="006F1D54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</w:p>
      </w:tc>
    </w:tr>
    <w:tr w:rsidR="006F1D54" w:rsidRPr="0096307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 w:val="restart"/>
          <w:vAlign w:val="center"/>
        </w:tcPr>
        <w:p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  <w:sz w:val="24"/>
            </w:rPr>
            <w:t>Спецификация</w:t>
          </w:r>
          <w:r w:rsidR="0099079C" w:rsidRPr="0096307C">
            <w:rPr>
              <w:rFonts w:ascii="ISOCPEUR" w:hAnsi="ISOCPEUR"/>
              <w:sz w:val="24"/>
            </w:rPr>
            <w:fldChar w:fldCharType="begin"/>
          </w:r>
          <w:r w:rsidRPr="0096307C">
            <w:rPr>
              <w:rFonts w:ascii="ISOCPEUR" w:hAnsi="ISOCPEUR"/>
              <w:sz w:val="24"/>
            </w:rPr>
            <w:instrText xml:space="preserve"> DOCPROPERTY  DOCUMENT_TITLE  \* MERGEFORMAT </w:instrText>
          </w:r>
          <w:r w:rsidR="0099079C" w:rsidRPr="0096307C">
            <w:rPr>
              <w:rFonts w:ascii="ISOCPEUR" w:hAnsi="ISOCPEUR"/>
              <w:sz w:val="24"/>
            </w:rPr>
            <w:fldChar w:fldCharType="end"/>
          </w:r>
        </w:p>
      </w:tc>
      <w:tc>
        <w:tcPr>
          <w:tcW w:w="2863" w:type="dxa"/>
          <w:gridSpan w:val="4"/>
          <w:vMerge w:val="restart"/>
          <w:shd w:val="clear" w:color="auto" w:fill="auto"/>
          <w:vAlign w:val="center"/>
        </w:tcPr>
        <w:p w:rsidR="006F1D54" w:rsidRPr="0096307C" w:rsidRDefault="0099079C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  <w:r w:rsidRPr="0096307C">
            <w:rPr>
              <w:rFonts w:ascii="ISOCPEUR" w:hAnsi="ISOCPEUR"/>
              <w:sz w:val="24"/>
            </w:rPr>
            <w:fldChar w:fldCharType="begin"/>
          </w:r>
          <w:r w:rsidR="006F1D54" w:rsidRPr="0096307C">
            <w:rPr>
              <w:rFonts w:ascii="ISOCPEUR" w:hAnsi="ISOCPEUR"/>
              <w:sz w:val="24"/>
            </w:rPr>
            <w:instrText xml:space="preserve"> DOCPROPERTY  EXECUTOR_NAME  \* MERGEFORMAT </w:instrText>
          </w:r>
          <w:r w:rsidRPr="0096307C">
            <w:rPr>
              <w:rFonts w:ascii="ISOCPEUR" w:hAnsi="ISOCPEUR"/>
              <w:sz w:val="24"/>
            </w:rPr>
            <w:fldChar w:fldCharType="end"/>
          </w:r>
        </w:p>
      </w:tc>
    </w:tr>
    <w:tr w:rsidR="006F1D54" w:rsidRPr="0096307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Н. контроль</w:t>
          </w: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:rsidR="006F1D54" w:rsidRPr="0096307C" w:rsidRDefault="0099079C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="006F1D54" w:rsidRPr="0096307C">
            <w:rPr>
              <w:rFonts w:ascii="ISOCPEUR" w:hAnsi="ISOCPEUR"/>
            </w:rPr>
            <w:instrText xml:space="preserve"> DOCPROPERTY  NCONTROL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  <w:shd w:val="clear" w:color="auto" w:fill="auto"/>
          <w:vAlign w:val="center"/>
        </w:tcPr>
        <w:p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</w:p>
      </w:tc>
      <w:tc>
        <w:tcPr>
          <w:tcW w:w="2863" w:type="dxa"/>
          <w:gridSpan w:val="4"/>
          <w:vMerge/>
          <w:shd w:val="clear" w:color="auto" w:fill="auto"/>
          <w:vAlign w:val="center"/>
        </w:tcPr>
        <w:p w:rsidR="006F1D54" w:rsidRPr="0096307C" w:rsidRDefault="006F1D54" w:rsidP="00AF6FB5">
          <w:pPr>
            <w:pStyle w:val="a6"/>
            <w:keepLines/>
            <w:jc w:val="center"/>
            <w:rPr>
              <w:rFonts w:ascii="ISOCPEUR" w:hAnsi="ISOCPEUR"/>
              <w:sz w:val="20"/>
              <w:szCs w:val="20"/>
            </w:rPr>
          </w:pPr>
        </w:p>
      </w:tc>
    </w:tr>
    <w:tr w:rsidR="006F1D54" w:rsidRPr="0096307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nil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1123" w:type="dxa"/>
          <w:gridSpan w:val="2"/>
          <w:tcBorders>
            <w:top w:val="single" w:sz="2" w:space="0" w:color="auto"/>
            <w:bottom w:val="nil"/>
          </w:tcBorders>
        </w:tcPr>
        <w:p w:rsidR="006F1D54" w:rsidRPr="0096307C" w:rsidRDefault="0099079C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="006F1D54" w:rsidRPr="0096307C">
            <w:rPr>
              <w:rFonts w:ascii="ISOCPEUR" w:hAnsi="ISOCPEUR"/>
            </w:rPr>
            <w:instrText xml:space="preserve"> DOCPROPERTY  CONFIRM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top w:val="single" w:sz="2" w:space="0" w:color="auto"/>
            <w:bottom w:val="nil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nil"/>
          </w:tcBorders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  <w:shd w:val="clear" w:color="auto" w:fill="auto"/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2863" w:type="dxa"/>
          <w:gridSpan w:val="4"/>
          <w:vMerge/>
          <w:shd w:val="clear" w:color="auto" w:fill="auto"/>
        </w:tcPr>
        <w:p w:rsidR="006F1D54" w:rsidRPr="0096307C" w:rsidRDefault="006F1D54" w:rsidP="00AF6FB5">
          <w:pPr>
            <w:pStyle w:val="a6"/>
            <w:keepLines/>
            <w:rPr>
              <w:rFonts w:ascii="ISOCPEUR" w:hAnsi="ISOCPEUR"/>
            </w:rPr>
          </w:pPr>
        </w:p>
      </w:tc>
    </w:tr>
  </w:tbl>
  <w:p w:rsidR="006F1D54" w:rsidRPr="0096307C" w:rsidRDefault="0099079C" w:rsidP="0074429B">
    <w:pPr>
      <w:pStyle w:val="a6"/>
      <w:spacing w:before="0"/>
      <w:rPr>
        <w:rFonts w:ascii="ISOCPEUR" w:hAnsi="ISOCPEUR"/>
        <w:sz w:val="2"/>
        <w:szCs w:val="2"/>
      </w:rPr>
    </w:pPr>
    <w:r>
      <w:rPr>
        <w:rFonts w:ascii="ISOCPEUR" w:hAnsi="ISOCPEUR"/>
        <w:noProof/>
        <w:sz w:val="2"/>
        <w:szCs w:val="2"/>
      </w:rPr>
      <w:pict>
        <v:line id="Line 9" o:spid="_x0000_s4097" style="position:absolute;flip:x;z-index:251657216;visibility:visible;mso-position-horizontal-relative:text;mso-position-vertical-relative:text" from="-34.95pt,1.55pt" to="-.4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" strokeweight="1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D23" w:rsidRDefault="00D95D23">
      <w:r>
        <w:separator/>
      </w:r>
    </w:p>
  </w:footnote>
  <w:footnote w:type="continuationSeparator" w:id="0">
    <w:p w:rsidR="00D95D23" w:rsidRDefault="00D95D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D54" w:rsidRPr="00070438" w:rsidRDefault="0099079C" w:rsidP="00E31291">
    <w:pPr>
      <w:pStyle w:val="a7"/>
      <w:tabs>
        <w:tab w:val="clear" w:pos="4677"/>
        <w:tab w:val="clear" w:pos="9355"/>
        <w:tab w:val="left" w:pos="1248"/>
      </w:tabs>
      <w:rPr>
        <w:rFonts w:ascii="Verdana" w:hAnsi="Verdana"/>
        <w:i/>
        <w:color w:val="333333"/>
        <w:sz w:val="20"/>
        <w:szCs w:val="20"/>
      </w:rPr>
    </w:pPr>
    <w:r>
      <w:rPr>
        <w:rFonts w:ascii="Verdana" w:hAnsi="Verdana"/>
        <w:i/>
        <w:noProof/>
        <w:color w:val="333333"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3" o:spid="_x0000_s4100" type="#_x0000_t202" style="position:absolute;margin-left:-41.2pt;margin-top:564.7pt;width:43.55pt;height:258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" filled="f" stroked="f">
          <v:textbox>
            <w:txbxContent>
              <w:tbl>
                <w:tblPr>
                  <w:tblW w:w="0" w:type="auto"/>
                  <w:tblBorders>
                    <w:top w:val="single" w:sz="8" w:space="0" w:color="auto"/>
                    <w:left w:val="single" w:sz="8" w:space="0" w:color="auto"/>
                    <w:right w:val="single" w:sz="8" w:space="0" w:color="auto"/>
                    <w:insideH w:val="single" w:sz="8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284"/>
                  <w:gridCol w:w="397"/>
                </w:tblGrid>
                <w:tr w:rsidR="006F1D54" w:rsidRPr="00AF6FB5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6F1D54" w:rsidRPr="00AF6FB5" w:rsidRDefault="006F1D54" w:rsidP="00AF6FB5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proofErr w:type="spellStart"/>
                      <w:r w:rsidRPr="00AF6FB5">
                        <w:rPr>
                          <w:i/>
                          <w:sz w:val="16"/>
                          <w:szCs w:val="16"/>
                        </w:rPr>
                        <w:t>Взам.инв.№</w:t>
                      </w:r>
                      <w:proofErr w:type="spellEnd"/>
                    </w:p>
                  </w:tc>
                  <w:tc>
                    <w:tcPr>
                      <w:tcW w:w="397" w:type="dxa"/>
                      <w:textDirection w:val="tbRl"/>
                      <w:vAlign w:val="center"/>
                    </w:tcPr>
                    <w:p w:rsidR="006F1D54" w:rsidRPr="00AF6FB5" w:rsidRDefault="006F1D54" w:rsidP="00AF6FB5">
                      <w:pPr>
                        <w:keepLines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</w:tc>
                </w:tr>
                <w:tr w:rsidR="006F1D54" w:rsidRPr="00AF6FB5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6F1D54" w:rsidRPr="00AF6FB5" w:rsidRDefault="006F1D54" w:rsidP="00AF6FB5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 w:rsidRPr="00AF6FB5">
                        <w:rPr>
                          <w:i/>
                          <w:sz w:val="16"/>
                          <w:szCs w:val="16"/>
                        </w:rPr>
                        <w:t>Дата и подпись</w:t>
                      </w:r>
                    </w:p>
                  </w:tc>
                  <w:tc>
                    <w:tcPr>
                      <w:tcW w:w="397" w:type="dxa"/>
                      <w:textDirection w:val="tbRl"/>
                      <w:vAlign w:val="center"/>
                    </w:tcPr>
                    <w:p w:rsidR="006F1D54" w:rsidRPr="00AF6FB5" w:rsidRDefault="006F1D54" w:rsidP="00AF6FB5">
                      <w:pPr>
                        <w:keepLines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  <w:tr w:rsidR="006F1D54" w:rsidRPr="00AF6FB5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6F1D54" w:rsidRPr="00AF6FB5" w:rsidRDefault="006F1D54" w:rsidP="00AF6FB5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 w:rsidRPr="00AF6FB5">
                        <w:rPr>
                          <w:i/>
                          <w:sz w:val="16"/>
                          <w:szCs w:val="16"/>
                        </w:rPr>
                        <w:t>Инв.№ подп.</w:t>
                      </w:r>
                    </w:p>
                  </w:tc>
                  <w:tc>
                    <w:tcPr>
                      <w:tcW w:w="397" w:type="dxa"/>
                      <w:textDirection w:val="tbRl"/>
                      <w:vAlign w:val="center"/>
                    </w:tcPr>
                    <w:p w:rsidR="006F1D54" w:rsidRPr="00AF6FB5" w:rsidRDefault="006F1D54" w:rsidP="00AF6FB5">
                      <w:pPr>
                        <w:keepLines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</w:tbl>
              <w:p w:rsidR="006F1D54" w:rsidRDefault="006F1D54" w:rsidP="00CB1828"/>
            </w:txbxContent>
          </v:textbox>
        </v:shape>
      </w:pict>
    </w:r>
  </w:p>
  <w:p w:rsidR="006F1D54" w:rsidRPr="00F923C0" w:rsidRDefault="006F1D54" w:rsidP="00F923C0">
    <w:pPr>
      <w:pStyle w:val="a7"/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D54" w:rsidRPr="00070438" w:rsidRDefault="0099079C" w:rsidP="00F923C0">
    <w:pPr>
      <w:pStyle w:val="a7"/>
      <w:tabs>
        <w:tab w:val="clear" w:pos="4677"/>
        <w:tab w:val="clear" w:pos="9355"/>
        <w:tab w:val="center" w:pos="1294"/>
        <w:tab w:val="right" w:pos="2794"/>
      </w:tabs>
      <w:rPr>
        <w:rFonts w:ascii="Verdana" w:hAnsi="Verdana"/>
        <w:i/>
        <w:color w:val="333333"/>
        <w:sz w:val="20"/>
        <w:szCs w:val="20"/>
      </w:rPr>
    </w:pPr>
    <w:r>
      <w:rPr>
        <w:rFonts w:ascii="Verdana" w:hAnsi="Verdana"/>
        <w:i/>
        <w:noProof/>
        <w:color w:val="333333"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2" o:spid="_x0000_s4098" type="#_x0000_t202" style="position:absolute;margin-left:-41.15pt;margin-top:566.65pt;width:43.55pt;height:258.5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" filled="f" stroked="f">
          <v:textbox>
            <w:txbxContent>
              <w:tbl>
                <w:tblPr>
                  <w:tblW w:w="0" w:type="auto"/>
                  <w:tblBorders>
                    <w:top w:val="single" w:sz="8" w:space="0" w:color="auto"/>
                    <w:left w:val="single" w:sz="8" w:space="0" w:color="auto"/>
                    <w:right w:val="single" w:sz="8" w:space="0" w:color="auto"/>
                    <w:insideH w:val="single" w:sz="8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284"/>
                  <w:gridCol w:w="397"/>
                </w:tblGrid>
                <w:tr w:rsidR="006F1D54" w:rsidRPr="00AF6FB5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6F1D54" w:rsidRPr="00AF6FB5" w:rsidRDefault="006F1D54" w:rsidP="00AF6FB5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proofErr w:type="spellStart"/>
                      <w:r w:rsidRPr="00AF6FB5">
                        <w:rPr>
                          <w:i/>
                          <w:sz w:val="16"/>
                          <w:szCs w:val="16"/>
                        </w:rPr>
                        <w:t>Взам.инв.№</w:t>
                      </w:r>
                      <w:proofErr w:type="spellEnd"/>
                    </w:p>
                  </w:tc>
                  <w:tc>
                    <w:tcPr>
                      <w:tcW w:w="397" w:type="dxa"/>
                      <w:textDirection w:val="tbRl"/>
                      <w:vAlign w:val="center"/>
                    </w:tcPr>
                    <w:p w:rsidR="006F1D54" w:rsidRPr="00AF6FB5" w:rsidRDefault="006F1D54" w:rsidP="00AF6FB5">
                      <w:pPr>
                        <w:keepLines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</w:tc>
                </w:tr>
                <w:tr w:rsidR="006F1D54" w:rsidRPr="00AF6FB5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6F1D54" w:rsidRPr="00AF6FB5" w:rsidRDefault="006F1D54" w:rsidP="00AF6FB5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 w:rsidRPr="00AF6FB5">
                        <w:rPr>
                          <w:i/>
                          <w:sz w:val="16"/>
                          <w:szCs w:val="16"/>
                        </w:rPr>
                        <w:t>Дата и подпись</w:t>
                      </w:r>
                    </w:p>
                  </w:tc>
                  <w:tc>
                    <w:tcPr>
                      <w:tcW w:w="397" w:type="dxa"/>
                      <w:textDirection w:val="tbRl"/>
                      <w:vAlign w:val="center"/>
                    </w:tcPr>
                    <w:p w:rsidR="006F1D54" w:rsidRPr="00AF6FB5" w:rsidRDefault="006F1D54" w:rsidP="00AF6FB5">
                      <w:pPr>
                        <w:keepLines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  <w:tr w:rsidR="006F1D54" w:rsidRPr="00AF6FB5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6F1D54" w:rsidRPr="00AF6FB5" w:rsidRDefault="006F1D54" w:rsidP="00AF6FB5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 w:rsidRPr="00AF6FB5">
                        <w:rPr>
                          <w:i/>
                          <w:sz w:val="16"/>
                          <w:szCs w:val="16"/>
                        </w:rPr>
                        <w:t>Инв.№ подп.</w:t>
                      </w:r>
                    </w:p>
                  </w:tc>
                  <w:tc>
                    <w:tcPr>
                      <w:tcW w:w="397" w:type="dxa"/>
                      <w:textDirection w:val="tbRl"/>
                      <w:vAlign w:val="center"/>
                    </w:tcPr>
                    <w:p w:rsidR="006F1D54" w:rsidRPr="00AF6FB5" w:rsidRDefault="006F1D54" w:rsidP="00AF6FB5">
                      <w:pPr>
                        <w:keepLines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</w:tbl>
              <w:p w:rsidR="006F1D54" w:rsidRDefault="006F1D54" w:rsidP="00CB1828"/>
            </w:txbxContent>
          </v:textbox>
        </v:shape>
      </w:pict>
    </w:r>
  </w:p>
  <w:p w:rsidR="006F1D54" w:rsidRPr="00F923C0" w:rsidRDefault="006F1D54">
    <w:pPr>
      <w:pStyle w:val="a7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8F0D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9BA38E1"/>
    <w:multiLevelType w:val="multilevel"/>
    <w:tmpl w:val="F92E126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D433E2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2567032"/>
    <w:multiLevelType w:val="multilevel"/>
    <w:tmpl w:val="D4D23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356A527C"/>
    <w:multiLevelType w:val="hybridMultilevel"/>
    <w:tmpl w:val="E794C31A"/>
    <w:lvl w:ilvl="0" w:tplc="F9EC5FE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1C1CF7"/>
    <w:multiLevelType w:val="hybridMultilevel"/>
    <w:tmpl w:val="F3A6E7E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25149C"/>
    <w:multiLevelType w:val="multilevel"/>
    <w:tmpl w:val="0CFEABDE"/>
    <w:lvl w:ilvl="0">
      <w:start w:val="1"/>
      <w:numFmt w:val="decimal"/>
      <w:pStyle w:val="a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0" w:firstLine="0"/>
      </w:pPr>
      <w:rPr>
        <w:rFonts w:hint="default"/>
        <w:b w:val="0"/>
        <w:i w:val="0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>
    <w:nsid w:val="502F53F7"/>
    <w:multiLevelType w:val="multilevel"/>
    <w:tmpl w:val="8E78053C"/>
    <w:lvl w:ilvl="0">
      <w:start w:val="1"/>
      <w:numFmt w:val="decimal"/>
      <w:pStyle w:val="a0"/>
      <w:suff w:val="space"/>
      <w:lvlText w:val="%1. "/>
      <w:lvlJc w:val="left"/>
      <w:pPr>
        <w:ind w:left="284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.     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5614049"/>
    <w:multiLevelType w:val="multilevel"/>
    <w:tmpl w:val="201C460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72AA35D7"/>
    <w:multiLevelType w:val="singleLevel"/>
    <w:tmpl w:val="5AAE58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7"/>
  </w:num>
  <w:num w:numId="8">
    <w:abstractNumId w:val="7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7"/>
  </w:num>
  <w:num w:numId="14">
    <w:abstractNumId w:val="8"/>
  </w:num>
  <w:num w:numId="15">
    <w:abstractNumId w:val="8"/>
  </w:num>
  <w:num w:numId="16">
    <w:abstractNumId w:val="8"/>
  </w:num>
  <w:num w:numId="17">
    <w:abstractNumId w:val="6"/>
  </w:num>
  <w:num w:numId="18">
    <w:abstractNumId w:val="7"/>
  </w:num>
  <w:num w:numId="19">
    <w:abstractNumId w:val="6"/>
  </w:num>
  <w:num w:numId="20">
    <w:abstractNumId w:val="6"/>
  </w:num>
  <w:num w:numId="21">
    <w:abstractNumId w:val="5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gutterAtTop/>
  <w:proofState w:spelling="clean" w:grammar="clean"/>
  <w:attachedTemplate r:id="rId1"/>
  <w:stylePaneFormatFilter w:val="3F01"/>
  <w:defaultTabStop w:val="720"/>
  <w:autoHyphenation/>
  <w:hyphenationZone w:val="357"/>
  <w:doNotHyphenateCaps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002FB3"/>
    <w:rsid w:val="00000392"/>
    <w:rsid w:val="00000C5E"/>
    <w:rsid w:val="00002FB3"/>
    <w:rsid w:val="00004D95"/>
    <w:rsid w:val="00005D20"/>
    <w:rsid w:val="000060EB"/>
    <w:rsid w:val="00011304"/>
    <w:rsid w:val="00011773"/>
    <w:rsid w:val="00011CD0"/>
    <w:rsid w:val="000143E0"/>
    <w:rsid w:val="00016A04"/>
    <w:rsid w:val="00023CE5"/>
    <w:rsid w:val="0002499E"/>
    <w:rsid w:val="00025D64"/>
    <w:rsid w:val="0002697D"/>
    <w:rsid w:val="00026F0A"/>
    <w:rsid w:val="00030FB6"/>
    <w:rsid w:val="00031BF0"/>
    <w:rsid w:val="00070438"/>
    <w:rsid w:val="00073713"/>
    <w:rsid w:val="00076224"/>
    <w:rsid w:val="00077604"/>
    <w:rsid w:val="00080855"/>
    <w:rsid w:val="0008102B"/>
    <w:rsid w:val="0008156A"/>
    <w:rsid w:val="00082483"/>
    <w:rsid w:val="00082DBB"/>
    <w:rsid w:val="0009335F"/>
    <w:rsid w:val="00095453"/>
    <w:rsid w:val="000A199B"/>
    <w:rsid w:val="000A38E6"/>
    <w:rsid w:val="000B2505"/>
    <w:rsid w:val="000B7605"/>
    <w:rsid w:val="000C4EB5"/>
    <w:rsid w:val="000D2A0E"/>
    <w:rsid w:val="000D3C75"/>
    <w:rsid w:val="000E048D"/>
    <w:rsid w:val="000E1367"/>
    <w:rsid w:val="000F448F"/>
    <w:rsid w:val="00101FBC"/>
    <w:rsid w:val="00102528"/>
    <w:rsid w:val="001041FF"/>
    <w:rsid w:val="00110A26"/>
    <w:rsid w:val="0011154C"/>
    <w:rsid w:val="00116A3E"/>
    <w:rsid w:val="001257BC"/>
    <w:rsid w:val="00126885"/>
    <w:rsid w:val="0013358C"/>
    <w:rsid w:val="00151474"/>
    <w:rsid w:val="00151D9B"/>
    <w:rsid w:val="00154ABD"/>
    <w:rsid w:val="00163CC6"/>
    <w:rsid w:val="00165414"/>
    <w:rsid w:val="00174658"/>
    <w:rsid w:val="00180EF2"/>
    <w:rsid w:val="001854BD"/>
    <w:rsid w:val="0018658F"/>
    <w:rsid w:val="001908CB"/>
    <w:rsid w:val="001A5B6F"/>
    <w:rsid w:val="001A7000"/>
    <w:rsid w:val="001B16F5"/>
    <w:rsid w:val="001B1E0D"/>
    <w:rsid w:val="001B7B09"/>
    <w:rsid w:val="001D0625"/>
    <w:rsid w:val="001D2FF6"/>
    <w:rsid w:val="001D3D2C"/>
    <w:rsid w:val="001E6EE8"/>
    <w:rsid w:val="002005C5"/>
    <w:rsid w:val="002055B3"/>
    <w:rsid w:val="00211847"/>
    <w:rsid w:val="002216CD"/>
    <w:rsid w:val="00225B75"/>
    <w:rsid w:val="0023138D"/>
    <w:rsid w:val="00233D3B"/>
    <w:rsid w:val="0023407B"/>
    <w:rsid w:val="00252A21"/>
    <w:rsid w:val="00260A6F"/>
    <w:rsid w:val="002619A3"/>
    <w:rsid w:val="002631C7"/>
    <w:rsid w:val="00263272"/>
    <w:rsid w:val="0026420A"/>
    <w:rsid w:val="002734FB"/>
    <w:rsid w:val="00280256"/>
    <w:rsid w:val="00280D2F"/>
    <w:rsid w:val="00282905"/>
    <w:rsid w:val="0029589D"/>
    <w:rsid w:val="002A1541"/>
    <w:rsid w:val="002A1FF9"/>
    <w:rsid w:val="002A268D"/>
    <w:rsid w:val="002A3890"/>
    <w:rsid w:val="002A60D5"/>
    <w:rsid w:val="002A61A5"/>
    <w:rsid w:val="002B6C21"/>
    <w:rsid w:val="002B7646"/>
    <w:rsid w:val="002C1C07"/>
    <w:rsid w:val="002C6FB0"/>
    <w:rsid w:val="002E41BA"/>
    <w:rsid w:val="00310D98"/>
    <w:rsid w:val="0031459B"/>
    <w:rsid w:val="00320AFB"/>
    <w:rsid w:val="003267C0"/>
    <w:rsid w:val="00327E2C"/>
    <w:rsid w:val="0033092E"/>
    <w:rsid w:val="0033522C"/>
    <w:rsid w:val="00336D79"/>
    <w:rsid w:val="0034066B"/>
    <w:rsid w:val="00343D2D"/>
    <w:rsid w:val="00353947"/>
    <w:rsid w:val="00353955"/>
    <w:rsid w:val="003550A7"/>
    <w:rsid w:val="0036138E"/>
    <w:rsid w:val="00363DC8"/>
    <w:rsid w:val="00364547"/>
    <w:rsid w:val="0037103A"/>
    <w:rsid w:val="00377283"/>
    <w:rsid w:val="00381091"/>
    <w:rsid w:val="003816F1"/>
    <w:rsid w:val="003905C8"/>
    <w:rsid w:val="0039127D"/>
    <w:rsid w:val="00394C45"/>
    <w:rsid w:val="003A45B7"/>
    <w:rsid w:val="003A4C6F"/>
    <w:rsid w:val="003A6779"/>
    <w:rsid w:val="003B1735"/>
    <w:rsid w:val="003B3A79"/>
    <w:rsid w:val="003B781D"/>
    <w:rsid w:val="003C0E9B"/>
    <w:rsid w:val="003D2190"/>
    <w:rsid w:val="003D39D7"/>
    <w:rsid w:val="003F1419"/>
    <w:rsid w:val="003F6A8F"/>
    <w:rsid w:val="004023CC"/>
    <w:rsid w:val="004047CA"/>
    <w:rsid w:val="00412009"/>
    <w:rsid w:val="004147C1"/>
    <w:rsid w:val="004162C6"/>
    <w:rsid w:val="00417DE4"/>
    <w:rsid w:val="0042185C"/>
    <w:rsid w:val="004276DE"/>
    <w:rsid w:val="0043067E"/>
    <w:rsid w:val="004329C0"/>
    <w:rsid w:val="00444EE0"/>
    <w:rsid w:val="0044568A"/>
    <w:rsid w:val="00445C40"/>
    <w:rsid w:val="004560F6"/>
    <w:rsid w:val="004657F1"/>
    <w:rsid w:val="0046727E"/>
    <w:rsid w:val="00470011"/>
    <w:rsid w:val="004875CE"/>
    <w:rsid w:val="00490246"/>
    <w:rsid w:val="004917CE"/>
    <w:rsid w:val="004930C3"/>
    <w:rsid w:val="00493609"/>
    <w:rsid w:val="004A0056"/>
    <w:rsid w:val="004A0480"/>
    <w:rsid w:val="004A3171"/>
    <w:rsid w:val="004A4A3A"/>
    <w:rsid w:val="004A4D0E"/>
    <w:rsid w:val="004B10BE"/>
    <w:rsid w:val="004B1436"/>
    <w:rsid w:val="004B65C3"/>
    <w:rsid w:val="004C3B29"/>
    <w:rsid w:val="004E59D0"/>
    <w:rsid w:val="004E7801"/>
    <w:rsid w:val="004F3BDB"/>
    <w:rsid w:val="004F41D2"/>
    <w:rsid w:val="00511DCC"/>
    <w:rsid w:val="005202D4"/>
    <w:rsid w:val="00527449"/>
    <w:rsid w:val="00530E8E"/>
    <w:rsid w:val="00533E87"/>
    <w:rsid w:val="0053682D"/>
    <w:rsid w:val="00540631"/>
    <w:rsid w:val="00544A81"/>
    <w:rsid w:val="0054743E"/>
    <w:rsid w:val="00556358"/>
    <w:rsid w:val="00561322"/>
    <w:rsid w:val="005617AC"/>
    <w:rsid w:val="00570F78"/>
    <w:rsid w:val="0057351A"/>
    <w:rsid w:val="00575C91"/>
    <w:rsid w:val="005765FC"/>
    <w:rsid w:val="00591BB8"/>
    <w:rsid w:val="005B6C72"/>
    <w:rsid w:val="005B71BB"/>
    <w:rsid w:val="005C0B4E"/>
    <w:rsid w:val="005C34D4"/>
    <w:rsid w:val="005D2C33"/>
    <w:rsid w:val="005E09F3"/>
    <w:rsid w:val="005E3CA5"/>
    <w:rsid w:val="005E7719"/>
    <w:rsid w:val="005F1C7B"/>
    <w:rsid w:val="005F29FB"/>
    <w:rsid w:val="005F5B0A"/>
    <w:rsid w:val="005F6394"/>
    <w:rsid w:val="006010E2"/>
    <w:rsid w:val="00601A38"/>
    <w:rsid w:val="0060517A"/>
    <w:rsid w:val="00610DAC"/>
    <w:rsid w:val="00614D7C"/>
    <w:rsid w:val="0061585B"/>
    <w:rsid w:val="00616764"/>
    <w:rsid w:val="00622EAA"/>
    <w:rsid w:val="006268F4"/>
    <w:rsid w:val="006326A0"/>
    <w:rsid w:val="006346D9"/>
    <w:rsid w:val="0064028A"/>
    <w:rsid w:val="00641150"/>
    <w:rsid w:val="00643D0A"/>
    <w:rsid w:val="00647E64"/>
    <w:rsid w:val="00653496"/>
    <w:rsid w:val="00655EDC"/>
    <w:rsid w:val="00660837"/>
    <w:rsid w:val="00670264"/>
    <w:rsid w:val="0067259D"/>
    <w:rsid w:val="006751E7"/>
    <w:rsid w:val="0068003B"/>
    <w:rsid w:val="00681E89"/>
    <w:rsid w:val="00683222"/>
    <w:rsid w:val="006936EE"/>
    <w:rsid w:val="006942B7"/>
    <w:rsid w:val="006A2142"/>
    <w:rsid w:val="006B774B"/>
    <w:rsid w:val="006B783E"/>
    <w:rsid w:val="006C2347"/>
    <w:rsid w:val="006C3541"/>
    <w:rsid w:val="006C3724"/>
    <w:rsid w:val="006C44D7"/>
    <w:rsid w:val="006D28EF"/>
    <w:rsid w:val="006D50EC"/>
    <w:rsid w:val="006E1FFC"/>
    <w:rsid w:val="006E48C4"/>
    <w:rsid w:val="006E650D"/>
    <w:rsid w:val="006E7437"/>
    <w:rsid w:val="006F1D54"/>
    <w:rsid w:val="00701495"/>
    <w:rsid w:val="0070219F"/>
    <w:rsid w:val="00706AF9"/>
    <w:rsid w:val="00706FF5"/>
    <w:rsid w:val="00715635"/>
    <w:rsid w:val="007172BC"/>
    <w:rsid w:val="007172C2"/>
    <w:rsid w:val="00721B55"/>
    <w:rsid w:val="007229B3"/>
    <w:rsid w:val="0073797B"/>
    <w:rsid w:val="00740286"/>
    <w:rsid w:val="007432F1"/>
    <w:rsid w:val="0074429B"/>
    <w:rsid w:val="007469DF"/>
    <w:rsid w:val="00751995"/>
    <w:rsid w:val="00752D9D"/>
    <w:rsid w:val="007546E9"/>
    <w:rsid w:val="00770422"/>
    <w:rsid w:val="00772C85"/>
    <w:rsid w:val="00781E5E"/>
    <w:rsid w:val="00781E64"/>
    <w:rsid w:val="00783142"/>
    <w:rsid w:val="00786DDB"/>
    <w:rsid w:val="00787607"/>
    <w:rsid w:val="007879DB"/>
    <w:rsid w:val="00787A8E"/>
    <w:rsid w:val="00796B6B"/>
    <w:rsid w:val="007A1B59"/>
    <w:rsid w:val="007B1BAC"/>
    <w:rsid w:val="007B497A"/>
    <w:rsid w:val="007B620F"/>
    <w:rsid w:val="007C3ACE"/>
    <w:rsid w:val="007C6992"/>
    <w:rsid w:val="007D0218"/>
    <w:rsid w:val="007D4961"/>
    <w:rsid w:val="007E0DD9"/>
    <w:rsid w:val="007E46BA"/>
    <w:rsid w:val="007E4ADC"/>
    <w:rsid w:val="007E7AF3"/>
    <w:rsid w:val="007F2A3C"/>
    <w:rsid w:val="00800AE8"/>
    <w:rsid w:val="00802A5A"/>
    <w:rsid w:val="0080427C"/>
    <w:rsid w:val="00813409"/>
    <w:rsid w:val="00822E10"/>
    <w:rsid w:val="0082443F"/>
    <w:rsid w:val="008324E4"/>
    <w:rsid w:val="00833BC2"/>
    <w:rsid w:val="00834E57"/>
    <w:rsid w:val="008422DF"/>
    <w:rsid w:val="00844AEE"/>
    <w:rsid w:val="00852347"/>
    <w:rsid w:val="00857023"/>
    <w:rsid w:val="008579B1"/>
    <w:rsid w:val="00863360"/>
    <w:rsid w:val="00863B55"/>
    <w:rsid w:val="00864965"/>
    <w:rsid w:val="00874019"/>
    <w:rsid w:val="00881CFE"/>
    <w:rsid w:val="00883D4A"/>
    <w:rsid w:val="008847E7"/>
    <w:rsid w:val="008918FF"/>
    <w:rsid w:val="008A4B38"/>
    <w:rsid w:val="008A5EB4"/>
    <w:rsid w:val="008B0EEC"/>
    <w:rsid w:val="008B1A32"/>
    <w:rsid w:val="008B6161"/>
    <w:rsid w:val="008B7C6F"/>
    <w:rsid w:val="008C01DD"/>
    <w:rsid w:val="008C0487"/>
    <w:rsid w:val="008C1B9A"/>
    <w:rsid w:val="008C4DFA"/>
    <w:rsid w:val="008C678A"/>
    <w:rsid w:val="008E2699"/>
    <w:rsid w:val="008E44F0"/>
    <w:rsid w:val="008F3D38"/>
    <w:rsid w:val="00902FF1"/>
    <w:rsid w:val="00904908"/>
    <w:rsid w:val="0090514F"/>
    <w:rsid w:val="00911CDB"/>
    <w:rsid w:val="00916532"/>
    <w:rsid w:val="00921E57"/>
    <w:rsid w:val="00935CA9"/>
    <w:rsid w:val="0094295A"/>
    <w:rsid w:val="00942E43"/>
    <w:rsid w:val="00943C01"/>
    <w:rsid w:val="00945A72"/>
    <w:rsid w:val="00946D70"/>
    <w:rsid w:val="00952B70"/>
    <w:rsid w:val="0096307C"/>
    <w:rsid w:val="00967F8D"/>
    <w:rsid w:val="0099079C"/>
    <w:rsid w:val="0099719D"/>
    <w:rsid w:val="009B0FA9"/>
    <w:rsid w:val="009B3DE0"/>
    <w:rsid w:val="009B43FF"/>
    <w:rsid w:val="009B5488"/>
    <w:rsid w:val="009B79F6"/>
    <w:rsid w:val="009D25C5"/>
    <w:rsid w:val="009D73C4"/>
    <w:rsid w:val="009E3C7C"/>
    <w:rsid w:val="009F106B"/>
    <w:rsid w:val="00A13682"/>
    <w:rsid w:val="00A16CBC"/>
    <w:rsid w:val="00A23896"/>
    <w:rsid w:val="00A26B7C"/>
    <w:rsid w:val="00A347F5"/>
    <w:rsid w:val="00A37829"/>
    <w:rsid w:val="00A4164F"/>
    <w:rsid w:val="00A41C98"/>
    <w:rsid w:val="00A44C48"/>
    <w:rsid w:val="00A4704F"/>
    <w:rsid w:val="00A4719E"/>
    <w:rsid w:val="00A55FC8"/>
    <w:rsid w:val="00A56E7A"/>
    <w:rsid w:val="00A600E6"/>
    <w:rsid w:val="00A624F6"/>
    <w:rsid w:val="00A80189"/>
    <w:rsid w:val="00A804B9"/>
    <w:rsid w:val="00A811B3"/>
    <w:rsid w:val="00A83844"/>
    <w:rsid w:val="00A842B4"/>
    <w:rsid w:val="00A9201F"/>
    <w:rsid w:val="00A93744"/>
    <w:rsid w:val="00AA0630"/>
    <w:rsid w:val="00AA0BAF"/>
    <w:rsid w:val="00AA1AA3"/>
    <w:rsid w:val="00AB25E8"/>
    <w:rsid w:val="00AB3C5B"/>
    <w:rsid w:val="00AC3C14"/>
    <w:rsid w:val="00AC6218"/>
    <w:rsid w:val="00AC6372"/>
    <w:rsid w:val="00AE0E5F"/>
    <w:rsid w:val="00AE4397"/>
    <w:rsid w:val="00AE4E74"/>
    <w:rsid w:val="00AF09FE"/>
    <w:rsid w:val="00AF148F"/>
    <w:rsid w:val="00AF567E"/>
    <w:rsid w:val="00AF694B"/>
    <w:rsid w:val="00AF6FB5"/>
    <w:rsid w:val="00AF70B4"/>
    <w:rsid w:val="00AF742A"/>
    <w:rsid w:val="00B01BE1"/>
    <w:rsid w:val="00B056C6"/>
    <w:rsid w:val="00B14144"/>
    <w:rsid w:val="00B21768"/>
    <w:rsid w:val="00B22B6D"/>
    <w:rsid w:val="00B258C7"/>
    <w:rsid w:val="00B300AF"/>
    <w:rsid w:val="00B34D35"/>
    <w:rsid w:val="00B365B6"/>
    <w:rsid w:val="00B43DEA"/>
    <w:rsid w:val="00B47D31"/>
    <w:rsid w:val="00B50B38"/>
    <w:rsid w:val="00B51A4F"/>
    <w:rsid w:val="00B54DDC"/>
    <w:rsid w:val="00B577BD"/>
    <w:rsid w:val="00B61C8F"/>
    <w:rsid w:val="00B6697B"/>
    <w:rsid w:val="00B67321"/>
    <w:rsid w:val="00B85BEC"/>
    <w:rsid w:val="00B8712A"/>
    <w:rsid w:val="00B92A65"/>
    <w:rsid w:val="00B97EEB"/>
    <w:rsid w:val="00BA37BC"/>
    <w:rsid w:val="00BA57CD"/>
    <w:rsid w:val="00BA5EA7"/>
    <w:rsid w:val="00BA6356"/>
    <w:rsid w:val="00BB4C28"/>
    <w:rsid w:val="00BC0BBD"/>
    <w:rsid w:val="00BC0D14"/>
    <w:rsid w:val="00BC359F"/>
    <w:rsid w:val="00BC6A2D"/>
    <w:rsid w:val="00BD1825"/>
    <w:rsid w:val="00BD1DEF"/>
    <w:rsid w:val="00BD63B0"/>
    <w:rsid w:val="00BE09C7"/>
    <w:rsid w:val="00BE217E"/>
    <w:rsid w:val="00BE6FC6"/>
    <w:rsid w:val="00BF01FC"/>
    <w:rsid w:val="00BF1D63"/>
    <w:rsid w:val="00BF46DD"/>
    <w:rsid w:val="00C07401"/>
    <w:rsid w:val="00C079A0"/>
    <w:rsid w:val="00C07B01"/>
    <w:rsid w:val="00C160F9"/>
    <w:rsid w:val="00C341DE"/>
    <w:rsid w:val="00C3465E"/>
    <w:rsid w:val="00C35BBC"/>
    <w:rsid w:val="00C36247"/>
    <w:rsid w:val="00C42E01"/>
    <w:rsid w:val="00C44506"/>
    <w:rsid w:val="00C4736D"/>
    <w:rsid w:val="00C47938"/>
    <w:rsid w:val="00C6633D"/>
    <w:rsid w:val="00C66BF2"/>
    <w:rsid w:val="00C70043"/>
    <w:rsid w:val="00C75050"/>
    <w:rsid w:val="00C83102"/>
    <w:rsid w:val="00C86B3F"/>
    <w:rsid w:val="00C95605"/>
    <w:rsid w:val="00C95925"/>
    <w:rsid w:val="00CA470F"/>
    <w:rsid w:val="00CB1376"/>
    <w:rsid w:val="00CB1828"/>
    <w:rsid w:val="00CB19BF"/>
    <w:rsid w:val="00CB2815"/>
    <w:rsid w:val="00CB6DDA"/>
    <w:rsid w:val="00CC2A7C"/>
    <w:rsid w:val="00CE4CA6"/>
    <w:rsid w:val="00CE4CAA"/>
    <w:rsid w:val="00CF0A9E"/>
    <w:rsid w:val="00CF3F3B"/>
    <w:rsid w:val="00CF6154"/>
    <w:rsid w:val="00D0340F"/>
    <w:rsid w:val="00D05934"/>
    <w:rsid w:val="00D14F36"/>
    <w:rsid w:val="00D235ED"/>
    <w:rsid w:val="00D252BD"/>
    <w:rsid w:val="00D255E8"/>
    <w:rsid w:val="00D26B20"/>
    <w:rsid w:val="00D27134"/>
    <w:rsid w:val="00D32D87"/>
    <w:rsid w:val="00D34482"/>
    <w:rsid w:val="00D3586B"/>
    <w:rsid w:val="00D406CC"/>
    <w:rsid w:val="00D41AA7"/>
    <w:rsid w:val="00D54788"/>
    <w:rsid w:val="00D57BB0"/>
    <w:rsid w:val="00D65F9A"/>
    <w:rsid w:val="00D713EF"/>
    <w:rsid w:val="00D7321E"/>
    <w:rsid w:val="00D74C7C"/>
    <w:rsid w:val="00D76493"/>
    <w:rsid w:val="00D764E0"/>
    <w:rsid w:val="00D77C40"/>
    <w:rsid w:val="00D833CF"/>
    <w:rsid w:val="00D836FB"/>
    <w:rsid w:val="00D8542E"/>
    <w:rsid w:val="00D86A4B"/>
    <w:rsid w:val="00D91D30"/>
    <w:rsid w:val="00D94688"/>
    <w:rsid w:val="00D95D23"/>
    <w:rsid w:val="00DA0651"/>
    <w:rsid w:val="00DA6290"/>
    <w:rsid w:val="00DA70AA"/>
    <w:rsid w:val="00DB7814"/>
    <w:rsid w:val="00DC0C9F"/>
    <w:rsid w:val="00DC352B"/>
    <w:rsid w:val="00DC3A36"/>
    <w:rsid w:val="00DE52C4"/>
    <w:rsid w:val="00DF0774"/>
    <w:rsid w:val="00DF5784"/>
    <w:rsid w:val="00E04BE9"/>
    <w:rsid w:val="00E05F36"/>
    <w:rsid w:val="00E05F9A"/>
    <w:rsid w:val="00E07097"/>
    <w:rsid w:val="00E07C47"/>
    <w:rsid w:val="00E122A7"/>
    <w:rsid w:val="00E15869"/>
    <w:rsid w:val="00E15D99"/>
    <w:rsid w:val="00E205F7"/>
    <w:rsid w:val="00E22E54"/>
    <w:rsid w:val="00E26ABD"/>
    <w:rsid w:val="00E26F4C"/>
    <w:rsid w:val="00E26FAD"/>
    <w:rsid w:val="00E31291"/>
    <w:rsid w:val="00E33363"/>
    <w:rsid w:val="00E37029"/>
    <w:rsid w:val="00E43BB4"/>
    <w:rsid w:val="00E527E7"/>
    <w:rsid w:val="00E545FF"/>
    <w:rsid w:val="00E56AE1"/>
    <w:rsid w:val="00E56FA6"/>
    <w:rsid w:val="00E577D9"/>
    <w:rsid w:val="00E632AD"/>
    <w:rsid w:val="00E649BE"/>
    <w:rsid w:val="00E76675"/>
    <w:rsid w:val="00E87588"/>
    <w:rsid w:val="00E9225A"/>
    <w:rsid w:val="00E94B24"/>
    <w:rsid w:val="00E964A1"/>
    <w:rsid w:val="00EA4F01"/>
    <w:rsid w:val="00EB3CFA"/>
    <w:rsid w:val="00EC03F5"/>
    <w:rsid w:val="00EC0CF6"/>
    <w:rsid w:val="00EC0FDE"/>
    <w:rsid w:val="00EE04F5"/>
    <w:rsid w:val="00EE0A65"/>
    <w:rsid w:val="00EE0CD4"/>
    <w:rsid w:val="00EE1E6C"/>
    <w:rsid w:val="00EE28E7"/>
    <w:rsid w:val="00EE54A0"/>
    <w:rsid w:val="00EF2B21"/>
    <w:rsid w:val="00EF5395"/>
    <w:rsid w:val="00F05AD2"/>
    <w:rsid w:val="00F10784"/>
    <w:rsid w:val="00F15A39"/>
    <w:rsid w:val="00F17190"/>
    <w:rsid w:val="00F22508"/>
    <w:rsid w:val="00F22988"/>
    <w:rsid w:val="00F23CE7"/>
    <w:rsid w:val="00F2737F"/>
    <w:rsid w:val="00F27659"/>
    <w:rsid w:val="00F27C4D"/>
    <w:rsid w:val="00F30D3A"/>
    <w:rsid w:val="00F43E67"/>
    <w:rsid w:val="00F513E5"/>
    <w:rsid w:val="00F51F29"/>
    <w:rsid w:val="00F53BD7"/>
    <w:rsid w:val="00F57647"/>
    <w:rsid w:val="00F63F31"/>
    <w:rsid w:val="00F643D9"/>
    <w:rsid w:val="00F72337"/>
    <w:rsid w:val="00F72ED9"/>
    <w:rsid w:val="00F748C2"/>
    <w:rsid w:val="00F76181"/>
    <w:rsid w:val="00F801F8"/>
    <w:rsid w:val="00F923C0"/>
    <w:rsid w:val="00F92FAD"/>
    <w:rsid w:val="00FA40B3"/>
    <w:rsid w:val="00FA4703"/>
    <w:rsid w:val="00FB0190"/>
    <w:rsid w:val="00FB0BA0"/>
    <w:rsid w:val="00FB2475"/>
    <w:rsid w:val="00FB34A2"/>
    <w:rsid w:val="00FC5114"/>
    <w:rsid w:val="00FD0C22"/>
    <w:rsid w:val="00FD2E05"/>
    <w:rsid w:val="00FD5339"/>
    <w:rsid w:val="00FE3515"/>
    <w:rsid w:val="00FE4379"/>
    <w:rsid w:val="00FE4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55EDC"/>
    <w:rPr>
      <w:rFonts w:ascii="Arial" w:hAnsi="Arial"/>
      <w:sz w:val="24"/>
      <w:szCs w:val="24"/>
    </w:rPr>
  </w:style>
  <w:style w:type="paragraph" w:styleId="1">
    <w:name w:val="heading 1"/>
    <w:basedOn w:val="a1"/>
    <w:next w:val="2"/>
    <w:qFormat/>
    <w:rsid w:val="00655EDC"/>
    <w:pPr>
      <w:keepNext/>
      <w:numPr>
        <w:numId w:val="16"/>
      </w:numPr>
      <w:tabs>
        <w:tab w:val="clear" w:pos="567"/>
        <w:tab w:val="num" w:pos="360"/>
      </w:tabs>
      <w:spacing w:before="360" w:after="240"/>
      <w:ind w:left="360" w:hanging="360"/>
      <w:outlineLvl w:val="0"/>
    </w:pPr>
    <w:rPr>
      <w:b/>
      <w:bCs/>
      <w:caps/>
      <w:kern w:val="32"/>
      <w:sz w:val="28"/>
      <w:szCs w:val="28"/>
    </w:rPr>
  </w:style>
  <w:style w:type="paragraph" w:styleId="2">
    <w:name w:val="heading 2"/>
    <w:basedOn w:val="a1"/>
    <w:next w:val="3"/>
    <w:qFormat/>
    <w:rsid w:val="00655EDC"/>
    <w:pPr>
      <w:keepNext/>
      <w:keepLines/>
      <w:numPr>
        <w:ilvl w:val="1"/>
        <w:numId w:val="16"/>
      </w:numPr>
      <w:tabs>
        <w:tab w:val="clear" w:pos="567"/>
        <w:tab w:val="num" w:pos="360"/>
      </w:tabs>
      <w:spacing w:before="120" w:after="120"/>
      <w:ind w:left="360" w:hanging="3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1"/>
    <w:next w:val="a2"/>
    <w:qFormat/>
    <w:rsid w:val="00655EDC"/>
    <w:pPr>
      <w:keepNext/>
      <w:numPr>
        <w:ilvl w:val="2"/>
        <w:numId w:val="16"/>
      </w:numPr>
      <w:tabs>
        <w:tab w:val="clear" w:pos="851"/>
        <w:tab w:val="num" w:pos="360"/>
      </w:tabs>
      <w:ind w:left="360" w:hanging="360"/>
      <w:outlineLvl w:val="2"/>
    </w:pPr>
    <w:rPr>
      <w:rFonts w:cs="Arial"/>
      <w:b/>
      <w:bCs/>
      <w:i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rsid w:val="00AA0BAF"/>
    <w:pPr>
      <w:spacing w:before="60" w:after="60"/>
      <w:ind w:firstLine="567"/>
      <w:jc w:val="both"/>
    </w:pPr>
  </w:style>
  <w:style w:type="paragraph" w:styleId="a6">
    <w:name w:val="footer"/>
    <w:basedOn w:val="a1"/>
    <w:rsid w:val="00655EDC"/>
    <w:pPr>
      <w:tabs>
        <w:tab w:val="center" w:pos="4677"/>
        <w:tab w:val="right" w:pos="9355"/>
      </w:tabs>
      <w:spacing w:before="60"/>
    </w:pPr>
    <w:rPr>
      <w:sz w:val="16"/>
    </w:rPr>
  </w:style>
  <w:style w:type="paragraph" w:styleId="a7">
    <w:name w:val="header"/>
    <w:basedOn w:val="a1"/>
    <w:rsid w:val="00655EDC"/>
    <w:pPr>
      <w:tabs>
        <w:tab w:val="center" w:pos="4677"/>
        <w:tab w:val="right" w:pos="9355"/>
      </w:tabs>
    </w:pPr>
  </w:style>
  <w:style w:type="paragraph" w:customStyle="1" w:styleId="a8">
    <w:name w:val="Текст таблицы"/>
    <w:basedOn w:val="a1"/>
    <w:rsid w:val="00655EDC"/>
    <w:pPr>
      <w:keepLines/>
    </w:pPr>
    <w:rPr>
      <w:iCs/>
      <w:sz w:val="20"/>
      <w:lang w:val="en-US"/>
    </w:rPr>
  </w:style>
  <w:style w:type="paragraph" w:styleId="a">
    <w:name w:val="List Number"/>
    <w:basedOn w:val="a1"/>
    <w:rsid w:val="00AA0BAF"/>
    <w:pPr>
      <w:numPr>
        <w:numId w:val="20"/>
      </w:numPr>
      <w:spacing w:beforeLines="60" w:afterLines="60"/>
    </w:pPr>
  </w:style>
  <w:style w:type="paragraph" w:styleId="a9">
    <w:name w:val="caption"/>
    <w:basedOn w:val="a1"/>
    <w:qFormat/>
    <w:rsid w:val="00655EDC"/>
    <w:pPr>
      <w:jc w:val="center"/>
    </w:pPr>
    <w:rPr>
      <w:sz w:val="20"/>
    </w:rPr>
  </w:style>
  <w:style w:type="paragraph" w:customStyle="1" w:styleId="aa">
    <w:name w:val="Рисунок"/>
    <w:basedOn w:val="a1"/>
    <w:rsid w:val="00655EDC"/>
    <w:pPr>
      <w:jc w:val="center"/>
    </w:pPr>
  </w:style>
  <w:style w:type="paragraph" w:customStyle="1" w:styleId="ab">
    <w:name w:val="Основной текст без отступа"/>
    <w:basedOn w:val="a2"/>
    <w:rsid w:val="00AB25E8"/>
    <w:pPr>
      <w:ind w:firstLine="0"/>
    </w:pPr>
  </w:style>
  <w:style w:type="paragraph" w:customStyle="1" w:styleId="10">
    <w:name w:val="Название1"/>
    <w:basedOn w:val="a1"/>
    <w:qFormat/>
    <w:rsid w:val="00CB137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0606">
    <w:name w:val="Стиль Нумерованный список + Перед:  0.6 ст. После:  0.6 ст."/>
    <w:basedOn w:val="a"/>
    <w:rsid w:val="00AA0BAF"/>
    <w:pPr>
      <w:numPr>
        <w:numId w:val="0"/>
      </w:numPr>
      <w:spacing w:before="144" w:after="144"/>
      <w:jc w:val="both"/>
    </w:pPr>
    <w:rPr>
      <w:szCs w:val="20"/>
    </w:rPr>
  </w:style>
  <w:style w:type="table" w:styleId="ac">
    <w:name w:val="Table Grid"/>
    <w:basedOn w:val="a4"/>
    <w:rsid w:val="00921E57"/>
    <w:pPr>
      <w:keepLine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Нумерованный список таблицы"/>
    <w:basedOn w:val="a"/>
    <w:rsid w:val="00655EDC"/>
    <w:pPr>
      <w:numPr>
        <w:numId w:val="18"/>
      </w:numPr>
      <w:spacing w:beforeLines="0" w:afterLines="0"/>
      <w:ind w:left="454" w:hanging="454"/>
      <w:jc w:val="center"/>
    </w:pPr>
    <w:rPr>
      <w:sz w:val="20"/>
      <w:szCs w:val="20"/>
    </w:rPr>
  </w:style>
  <w:style w:type="paragraph" w:styleId="ad">
    <w:name w:val="Title"/>
    <w:basedOn w:val="1"/>
    <w:next w:val="a2"/>
    <w:rsid w:val="00AA0BAF"/>
    <w:pPr>
      <w:numPr>
        <w:numId w:val="0"/>
      </w:numPr>
      <w:jc w:val="center"/>
    </w:pPr>
  </w:style>
  <w:style w:type="paragraph" w:customStyle="1" w:styleId="ae">
    <w:name w:val="Название таблицы"/>
    <w:basedOn w:val="a9"/>
    <w:next w:val="a8"/>
    <w:rsid w:val="00655EDC"/>
    <w:pPr>
      <w:keepNext/>
      <w:keepLines/>
      <w:ind w:right="851"/>
      <w:jc w:val="right"/>
    </w:pPr>
    <w:rPr>
      <w:sz w:val="24"/>
    </w:rPr>
  </w:style>
  <w:style w:type="character" w:styleId="af">
    <w:name w:val="page number"/>
    <w:basedOn w:val="a3"/>
    <w:rsid w:val="00655EDC"/>
  </w:style>
  <w:style w:type="paragraph" w:styleId="11">
    <w:name w:val="toc 1"/>
    <w:basedOn w:val="a1"/>
    <w:next w:val="a1"/>
    <w:autoRedefine/>
    <w:semiHidden/>
    <w:rsid w:val="00655EDC"/>
    <w:pPr>
      <w:tabs>
        <w:tab w:val="right" w:leader="dot" w:pos="10195"/>
      </w:tabs>
      <w:ind w:left="851" w:hanging="567"/>
    </w:pPr>
    <w:rPr>
      <w:bCs/>
      <w:caps/>
    </w:rPr>
  </w:style>
  <w:style w:type="paragraph" w:styleId="20">
    <w:name w:val="toc 2"/>
    <w:basedOn w:val="a1"/>
    <w:next w:val="a1"/>
    <w:autoRedefine/>
    <w:semiHidden/>
    <w:rsid w:val="00655EDC"/>
    <w:pPr>
      <w:ind w:left="567"/>
    </w:pPr>
  </w:style>
  <w:style w:type="paragraph" w:styleId="30">
    <w:name w:val="toc 3"/>
    <w:basedOn w:val="a1"/>
    <w:next w:val="a1"/>
    <w:autoRedefine/>
    <w:semiHidden/>
    <w:rsid w:val="00655EDC"/>
    <w:pPr>
      <w:ind w:left="1418"/>
    </w:pPr>
  </w:style>
  <w:style w:type="paragraph" w:styleId="4">
    <w:name w:val="toc 4"/>
    <w:basedOn w:val="a1"/>
    <w:next w:val="a1"/>
    <w:autoRedefine/>
    <w:semiHidden/>
    <w:rsid w:val="00655EDC"/>
    <w:pPr>
      <w:ind w:left="720"/>
    </w:pPr>
  </w:style>
  <w:style w:type="paragraph" w:styleId="5">
    <w:name w:val="toc 5"/>
    <w:basedOn w:val="a1"/>
    <w:next w:val="a1"/>
    <w:autoRedefine/>
    <w:semiHidden/>
    <w:rsid w:val="00655EDC"/>
    <w:pPr>
      <w:ind w:left="960"/>
    </w:pPr>
  </w:style>
  <w:style w:type="paragraph" w:styleId="6">
    <w:name w:val="toc 6"/>
    <w:basedOn w:val="a1"/>
    <w:next w:val="a1"/>
    <w:autoRedefine/>
    <w:semiHidden/>
    <w:rsid w:val="00655EDC"/>
    <w:pPr>
      <w:ind w:left="1200"/>
    </w:pPr>
  </w:style>
  <w:style w:type="paragraph" w:styleId="7">
    <w:name w:val="toc 7"/>
    <w:basedOn w:val="a1"/>
    <w:next w:val="a1"/>
    <w:autoRedefine/>
    <w:semiHidden/>
    <w:rsid w:val="00655EDC"/>
    <w:pPr>
      <w:ind w:left="1440"/>
    </w:pPr>
  </w:style>
  <w:style w:type="paragraph" w:styleId="8">
    <w:name w:val="toc 8"/>
    <w:basedOn w:val="a1"/>
    <w:next w:val="a1"/>
    <w:autoRedefine/>
    <w:semiHidden/>
    <w:rsid w:val="00655EDC"/>
    <w:pPr>
      <w:ind w:left="1680"/>
    </w:pPr>
  </w:style>
  <w:style w:type="paragraph" w:styleId="9">
    <w:name w:val="toc 9"/>
    <w:basedOn w:val="a1"/>
    <w:next w:val="a1"/>
    <w:autoRedefine/>
    <w:semiHidden/>
    <w:rsid w:val="00655EDC"/>
    <w:pPr>
      <w:ind w:left="1920"/>
    </w:pPr>
  </w:style>
  <w:style w:type="paragraph" w:styleId="21">
    <w:name w:val="Body Text 2"/>
    <w:basedOn w:val="a1"/>
    <w:rsid w:val="00655EDC"/>
    <w:pPr>
      <w:jc w:val="center"/>
    </w:pPr>
    <w:rPr>
      <w:rFonts w:cs="Arial"/>
      <w:sz w:val="16"/>
      <w:lang w:val="en-US"/>
    </w:rPr>
  </w:style>
  <w:style w:type="paragraph" w:customStyle="1" w:styleId="af0">
    <w:name w:val="Шапка таблицы"/>
    <w:basedOn w:val="a8"/>
    <w:rsid w:val="00655EDC"/>
    <w:pPr>
      <w:keepNext/>
      <w:jc w:val="center"/>
    </w:pPr>
    <w:rPr>
      <w:b/>
      <w:lang w:val="ru-RU"/>
    </w:rPr>
  </w:style>
  <w:style w:type="character" w:styleId="af1">
    <w:name w:val="Hyperlink"/>
    <w:rsid w:val="00B300AF"/>
    <w:rPr>
      <w:color w:val="0000FF"/>
      <w:u w:val="single"/>
    </w:rPr>
  </w:style>
  <w:style w:type="paragraph" w:styleId="af2">
    <w:name w:val="Balloon Text"/>
    <w:basedOn w:val="a1"/>
    <w:semiHidden/>
    <w:rsid w:val="00F23CE7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3"/>
    <w:rsid w:val="00DF0774"/>
    <w:rPr>
      <w:rFonts w:ascii="Verdana" w:hAnsi="Verdana" w:hint="default"/>
      <w:b w:val="0"/>
      <w:bCs w:val="0"/>
      <w:i w:val="0"/>
      <w:iCs w:val="0"/>
      <w:color w:val="000000"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ll%20Users\Application%20Data\Nanosoft\nanoCAD%20&#1054;&#1055;&#1057;%202.0\Report\Equip\A3(420x297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762D4-981E-41B1-9993-5DA990430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A3(420x297).dot</Template>
  <TotalTime>38</TotalTime>
  <Pages>3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документа</vt:lpstr>
    </vt:vector>
  </TitlesOfParts>
  <Company>Cadwise+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документа</dc:title>
  <dc:subject/>
  <dc:creator>Killing_Frenzy</dc:creator>
  <cp:keywords/>
  <dc:description/>
  <cp:lastModifiedBy>Пользователь Windows</cp:lastModifiedBy>
  <cp:revision>6</cp:revision>
  <cp:lastPrinted>2016-09-12T10:14:00Z</cp:lastPrinted>
  <dcterms:created xsi:type="dcterms:W3CDTF">2021-02-03T13:29:00Z</dcterms:created>
  <dcterms:modified xsi:type="dcterms:W3CDTF">2021-03-10T04:55:00Z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_TITLE">
    <vt:lpwstr/>
  </property>
  <property fmtid="{D5CDD505-2E9C-101B-9397-08002B2CF9AE}" pid="3" name="DEVELOPER">
    <vt:lpwstr/>
  </property>
  <property fmtid="{D5CDD505-2E9C-101B-9397-08002B2CF9AE}" pid="4" name="CHECK">
    <vt:lpwstr/>
  </property>
  <property fmtid="{D5CDD505-2E9C-101B-9397-08002B2CF9AE}" pid="5" name="CONFIRM">
    <vt:lpwstr/>
  </property>
  <property fmtid="{D5CDD505-2E9C-101B-9397-08002B2CF9AE}" pid="6" name="NCONTROL">
    <vt:lpwstr/>
  </property>
  <property fmtid="{D5CDD505-2E9C-101B-9397-08002B2CF9AE}" pid="7" name="EXECUTOR_NAME">
    <vt:lpwstr/>
  </property>
  <property fmtid="{D5CDD505-2E9C-101B-9397-08002B2CF9AE}" pid="8" name="PS">
    <vt:lpwstr/>
  </property>
  <property fmtid="{D5CDD505-2E9C-101B-9397-08002B2CF9AE}" pid="9" name="DOCUMENT_NUMBER">
    <vt:lpwstr>------</vt:lpwstr>
  </property>
  <property fmtid="{D5CDD505-2E9C-101B-9397-08002B2CF9AE}" pid="10" name="PROJECT_NAME">
    <vt:lpwstr/>
  </property>
  <property fmtid="{D5CDD505-2E9C-101B-9397-08002B2CF9AE}" pid="11" name="CUSTOMER_NAME">
    <vt:lpwstr/>
  </property>
  <property fmtid="{D5CDD505-2E9C-101B-9397-08002B2CF9AE}" pid="12" name="CUSTOMER_ADDRESS">
    <vt:lpwstr/>
  </property>
  <property fmtid="{D5CDD505-2E9C-101B-9397-08002B2CF9AE}" pid="13" name="BASIC_MARK">
    <vt:lpwstr/>
  </property>
</Properties>
</file>